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lenraster"/>
        <w:tblpPr w:vertAnchor="page" w:horzAnchor="page" w:tblpX="1419" w:tblpY="1589"/>
        <w:tblW w:w="92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00" w:firstRow="0" w:lastRow="0" w:firstColumn="0" w:lastColumn="0" w:noHBand="0" w:noVBand="1"/>
        <w:tblCaption w:val="Briefkopf"/>
      </w:tblPr>
      <w:tblGrid>
        <w:gridCol w:w="9299"/>
      </w:tblGrid>
      <w:tr w:rsidR="00945856" w:rsidRPr="005E503A" w14:paraId="3B236ACA" w14:textId="77777777" w:rsidTr="00664BE8">
        <w:trPr>
          <w:trHeight w:val="737"/>
        </w:trPr>
        <w:tc>
          <w:tcPr>
            <w:tcW w:w="9242" w:type="dxa"/>
            <w:noWrap/>
            <w:tcMar>
              <w:top w:w="0" w:type="dxa"/>
              <w:left w:w="0" w:type="dxa"/>
              <w:right w:w="0" w:type="dxa"/>
            </w:tcMar>
          </w:tcPr>
          <w:p w14:paraId="48B3F74F" w14:textId="77777777" w:rsidR="00945856" w:rsidRPr="005E503A" w:rsidRDefault="00202C9A" w:rsidP="00A75BAE">
            <w:pPr>
              <w:rPr>
                <w:rFonts w:ascii="Flama Basic" w:hAnsi="Flama Basic" w:cs="Arial"/>
                <w:color w:val="5B7E95"/>
                <w:spacing w:val="12"/>
                <w:sz w:val="36"/>
                <w:szCs w:val="36"/>
              </w:rPr>
            </w:pPr>
            <w:r w:rsidRPr="005E503A">
              <w:rPr>
                <w:rFonts w:ascii="Flama Basic" w:hAnsi="Flama Basic" w:cs="Arial"/>
                <w:color w:val="5B7E95"/>
                <w:spacing w:val="12"/>
                <w:sz w:val="36"/>
                <w:szCs w:val="36"/>
              </w:rPr>
              <w:t>MediaInfo</w:t>
            </w:r>
          </w:p>
        </w:tc>
      </w:tr>
      <w:tr w:rsidR="009E05D4" w:rsidRPr="005E503A" w14:paraId="0C7B36AD" w14:textId="77777777" w:rsidTr="00486210">
        <w:trPr>
          <w:trHeight w:val="1701"/>
        </w:trPr>
        <w:tc>
          <w:tcPr>
            <w:tcW w:w="9242" w:type="dxa"/>
            <w:noWrap/>
            <w:tcMar>
              <w:top w:w="0" w:type="dxa"/>
              <w:left w:w="0" w:type="dxa"/>
              <w:right w:w="0" w:type="dxa"/>
            </w:tcMar>
          </w:tcPr>
          <w:p w14:paraId="58C4A019" w14:textId="2970E1C5" w:rsidR="004A10C2" w:rsidRPr="005E503A" w:rsidRDefault="007079A0" w:rsidP="00BD439B">
            <w:pPr>
              <w:spacing w:line="288" w:lineRule="auto"/>
              <w:rPr>
                <w:rFonts w:ascii="Flama Basic" w:hAnsi="Flama Basic" w:cs="Arial"/>
                <w:color w:val="5B7E95"/>
                <w:sz w:val="15"/>
                <w:szCs w:val="15"/>
              </w:rPr>
            </w:pPr>
            <w:r w:rsidRPr="005E503A">
              <w:rPr>
                <w:rFonts w:ascii="Flama Basic" w:hAnsi="Flama Basic" w:cs="Arial"/>
                <w:color w:val="5B7E95"/>
                <w:sz w:val="15"/>
                <w:szCs w:val="15"/>
              </w:rPr>
              <w:t>Forschungsvereinigung Verbrennungskraftmaschinen e.</w:t>
            </w:r>
            <w:r w:rsidR="00094D3E">
              <w:rPr>
                <w:rFonts w:ascii="Flama Basic" w:hAnsi="Flama Basic" w:cs="Arial"/>
                <w:color w:val="5B7E95"/>
                <w:sz w:val="15"/>
                <w:szCs w:val="15"/>
              </w:rPr>
              <w:t xml:space="preserve"> </w:t>
            </w:r>
            <w:r w:rsidRPr="005E503A">
              <w:rPr>
                <w:rFonts w:ascii="Flama Basic" w:hAnsi="Flama Basic" w:cs="Arial"/>
                <w:color w:val="5B7E95"/>
                <w:sz w:val="15"/>
                <w:szCs w:val="15"/>
              </w:rPr>
              <w:t>V.</w:t>
            </w:r>
          </w:p>
          <w:p w14:paraId="0A3EBB53" w14:textId="77777777" w:rsidR="009E05D4" w:rsidRPr="005E503A" w:rsidRDefault="00E10751" w:rsidP="00BD439B">
            <w:pPr>
              <w:spacing w:before="180" w:line="288" w:lineRule="auto"/>
              <w:rPr>
                <w:rFonts w:ascii="Flama Basic" w:hAnsi="Flama Basic" w:cs="Arial"/>
                <w:color w:val="5B7E95"/>
                <w:sz w:val="15"/>
                <w:szCs w:val="15"/>
              </w:rPr>
            </w:pPr>
            <w:r w:rsidRPr="005E503A">
              <w:rPr>
                <w:rFonts w:ascii="Flama Basic" w:hAnsi="Flama Basic" w:cs="Arial"/>
                <w:b/>
                <w:color w:val="5B7E95"/>
                <w:sz w:val="16"/>
                <w:szCs w:val="16"/>
              </w:rPr>
              <w:fldChar w:fldCharType="begin">
                <w:ffData>
                  <w:name w:val="Text3"/>
                  <w:enabled/>
                  <w:calcOnExit w:val="0"/>
                  <w:textInput>
                    <w:default w:val="Petra Tutsch"/>
                  </w:textInput>
                </w:ffData>
              </w:fldChar>
            </w:r>
            <w:bookmarkStart w:id="0" w:name="Text3"/>
            <w:r w:rsidRPr="005E503A">
              <w:rPr>
                <w:rFonts w:ascii="Flama Basic" w:hAnsi="Flama Basic" w:cs="Arial"/>
                <w:b/>
                <w:color w:val="5B7E95"/>
                <w:sz w:val="16"/>
                <w:szCs w:val="16"/>
              </w:rPr>
              <w:instrText xml:space="preserve"> FORMTEXT </w:instrText>
            </w:r>
            <w:r w:rsidRPr="005E503A">
              <w:rPr>
                <w:rFonts w:ascii="Flama Basic" w:hAnsi="Flama Basic" w:cs="Arial"/>
                <w:b/>
                <w:color w:val="5B7E95"/>
                <w:sz w:val="16"/>
                <w:szCs w:val="16"/>
              </w:rPr>
            </w:r>
            <w:r w:rsidRPr="005E503A">
              <w:rPr>
                <w:rFonts w:ascii="Flama Basic" w:hAnsi="Flama Basic" w:cs="Arial"/>
                <w:b/>
                <w:color w:val="5B7E95"/>
                <w:sz w:val="16"/>
                <w:szCs w:val="16"/>
              </w:rPr>
              <w:fldChar w:fldCharType="separate"/>
            </w:r>
            <w:r w:rsidRPr="005E503A">
              <w:rPr>
                <w:rFonts w:ascii="Flama Basic" w:hAnsi="Flama Basic" w:cs="Arial"/>
                <w:b/>
                <w:color w:val="5B7E95"/>
                <w:sz w:val="16"/>
                <w:szCs w:val="16"/>
              </w:rPr>
              <w:t>Petra Tutsch</w:t>
            </w:r>
            <w:r w:rsidRPr="005E503A">
              <w:rPr>
                <w:rFonts w:ascii="Flama Basic" w:hAnsi="Flama Basic" w:cs="Arial"/>
                <w:b/>
                <w:color w:val="5B7E95"/>
                <w:sz w:val="16"/>
                <w:szCs w:val="16"/>
              </w:rPr>
              <w:fldChar w:fldCharType="end"/>
            </w:r>
            <w:bookmarkEnd w:id="0"/>
            <w:r w:rsidR="00F42668" w:rsidRPr="005E503A">
              <w:rPr>
                <w:rFonts w:ascii="Flama Basic" w:hAnsi="Flama Basic" w:cs="Arial"/>
                <w:color w:val="5B7E95"/>
                <w:sz w:val="16"/>
                <w:szCs w:val="16"/>
              </w:rPr>
              <w:t xml:space="preserve"> | </w:t>
            </w:r>
            <w:r w:rsidR="00566E0A" w:rsidRPr="005E503A">
              <w:rPr>
                <w:rFonts w:ascii="Flama Basic" w:hAnsi="Flama Basic" w:cs="Arial"/>
                <w:color w:val="5B7E95"/>
                <w:sz w:val="16"/>
                <w:szCs w:val="16"/>
              </w:rPr>
              <w:fldChar w:fldCharType="begin">
                <w:ffData>
                  <w:name w:val="Text4"/>
                  <w:enabled/>
                  <w:calcOnExit w:val="0"/>
                  <w:textInput>
                    <w:default w:val="Communications &amp; Media Relations"/>
                  </w:textInput>
                </w:ffData>
              </w:fldChar>
            </w:r>
            <w:bookmarkStart w:id="1" w:name="Text4"/>
            <w:r w:rsidR="00566E0A" w:rsidRPr="005E503A">
              <w:rPr>
                <w:rFonts w:ascii="Flama Basic" w:hAnsi="Flama Basic" w:cs="Arial"/>
                <w:color w:val="5B7E95"/>
                <w:sz w:val="16"/>
                <w:szCs w:val="16"/>
              </w:rPr>
              <w:instrText xml:space="preserve"> FORMTEXT </w:instrText>
            </w:r>
            <w:r w:rsidR="00566E0A" w:rsidRPr="005E503A">
              <w:rPr>
                <w:rFonts w:ascii="Flama Basic" w:hAnsi="Flama Basic" w:cs="Arial"/>
                <w:color w:val="5B7E95"/>
                <w:sz w:val="16"/>
                <w:szCs w:val="16"/>
              </w:rPr>
            </w:r>
            <w:r w:rsidR="00566E0A" w:rsidRPr="005E503A">
              <w:rPr>
                <w:rFonts w:ascii="Flama Basic" w:hAnsi="Flama Basic" w:cs="Arial"/>
                <w:color w:val="5B7E95"/>
                <w:sz w:val="16"/>
                <w:szCs w:val="16"/>
              </w:rPr>
              <w:fldChar w:fldCharType="separate"/>
            </w:r>
            <w:r w:rsidR="00566E0A" w:rsidRPr="005E503A">
              <w:rPr>
                <w:rFonts w:ascii="Flama Basic" w:hAnsi="Flama Basic" w:cs="Arial"/>
                <w:color w:val="5B7E95"/>
                <w:sz w:val="16"/>
                <w:szCs w:val="16"/>
              </w:rPr>
              <w:t>Communications &amp; Media Relations</w:t>
            </w:r>
            <w:r w:rsidR="00566E0A" w:rsidRPr="005E503A">
              <w:rPr>
                <w:rFonts w:ascii="Flama Basic" w:hAnsi="Flama Basic" w:cs="Arial"/>
                <w:color w:val="5B7E95"/>
                <w:sz w:val="16"/>
                <w:szCs w:val="16"/>
              </w:rPr>
              <w:fldChar w:fldCharType="end"/>
            </w:r>
            <w:bookmarkEnd w:id="1"/>
            <w:r w:rsidR="00BB0436" w:rsidRPr="005E503A">
              <w:rPr>
                <w:rFonts w:ascii="Flama Basic" w:hAnsi="Flama Basic" w:cs="Arial"/>
                <w:color w:val="5B7E95"/>
                <w:sz w:val="15"/>
                <w:szCs w:val="15"/>
              </w:rPr>
              <w:br/>
            </w:r>
            <w:r w:rsidR="009E05D4" w:rsidRPr="005E503A">
              <w:rPr>
                <w:rFonts w:ascii="Flama Basic" w:hAnsi="Flama Basic" w:cs="Arial"/>
                <w:b/>
                <w:color w:val="5B7E95"/>
                <w:w w:val="106"/>
                <w:sz w:val="11"/>
                <w:szCs w:val="11"/>
              </w:rPr>
              <w:fldChar w:fldCharType="begin">
                <w:ffData>
                  <w:name w:val="Fon"/>
                  <w:enabled/>
                  <w:calcOnExit w:val="0"/>
                  <w:textInput>
                    <w:default w:val="T"/>
                  </w:textInput>
                </w:ffData>
              </w:fldChar>
            </w:r>
            <w:bookmarkStart w:id="2" w:name="Fon"/>
            <w:r w:rsidR="009E05D4" w:rsidRPr="005E503A">
              <w:rPr>
                <w:rFonts w:ascii="Flama Basic" w:hAnsi="Flama Basic" w:cs="Arial"/>
                <w:b/>
                <w:color w:val="5B7E95"/>
                <w:w w:val="106"/>
                <w:sz w:val="11"/>
                <w:szCs w:val="11"/>
              </w:rPr>
              <w:instrText xml:space="preserve"> FORMTEXT </w:instrText>
            </w:r>
            <w:r w:rsidR="009E05D4" w:rsidRPr="005E503A">
              <w:rPr>
                <w:rFonts w:ascii="Flama Basic" w:hAnsi="Flama Basic" w:cs="Arial"/>
                <w:b/>
                <w:color w:val="5B7E95"/>
                <w:w w:val="106"/>
                <w:sz w:val="11"/>
                <w:szCs w:val="11"/>
              </w:rPr>
            </w:r>
            <w:r w:rsidR="009E05D4" w:rsidRPr="005E503A">
              <w:rPr>
                <w:rFonts w:ascii="Flama Basic" w:hAnsi="Flama Basic" w:cs="Arial"/>
                <w:b/>
                <w:color w:val="5B7E95"/>
                <w:w w:val="106"/>
                <w:sz w:val="11"/>
                <w:szCs w:val="11"/>
              </w:rPr>
              <w:fldChar w:fldCharType="separate"/>
            </w:r>
            <w:r w:rsidR="009E05D4" w:rsidRPr="005E503A">
              <w:rPr>
                <w:rFonts w:ascii="Flama Basic" w:hAnsi="Flama Basic" w:cs="Arial"/>
                <w:b/>
                <w:color w:val="5B7E95"/>
                <w:w w:val="106"/>
                <w:sz w:val="11"/>
                <w:szCs w:val="11"/>
              </w:rPr>
              <w:t>T</w:t>
            </w:r>
            <w:r w:rsidR="009E05D4" w:rsidRPr="005E503A">
              <w:rPr>
                <w:rFonts w:ascii="Flama Basic" w:hAnsi="Flama Basic" w:cs="Arial"/>
                <w:b/>
                <w:color w:val="5B7E95"/>
                <w:w w:val="106"/>
                <w:sz w:val="11"/>
                <w:szCs w:val="11"/>
              </w:rPr>
              <w:fldChar w:fldCharType="end"/>
            </w:r>
            <w:bookmarkEnd w:id="2"/>
            <w:r w:rsidR="009E05D4" w:rsidRPr="005E503A">
              <w:rPr>
                <w:rFonts w:ascii="Flama Basic" w:hAnsi="Flama Basic" w:cs="Arial"/>
                <w:color w:val="5B7E95"/>
                <w:w w:val="106"/>
                <w:sz w:val="15"/>
                <w:szCs w:val="15"/>
              </w:rPr>
              <w:t xml:space="preserve"> </w:t>
            </w:r>
            <w:r w:rsidR="002F061C" w:rsidRPr="005E503A">
              <w:rPr>
                <w:rFonts w:ascii="Flama Basic" w:hAnsi="Flama Basic" w:cs="Arial"/>
                <w:color w:val="5B7E95"/>
                <w:spacing w:val="4"/>
                <w:sz w:val="15"/>
                <w:szCs w:val="15"/>
              </w:rPr>
              <w:fldChar w:fldCharType="begin">
                <w:ffData>
                  <w:name w:val="Telefon"/>
                  <w:enabled/>
                  <w:calcOnExit w:val="0"/>
                  <w:textInput>
                    <w:default w:val="+49 69 6603 1457"/>
                  </w:textInput>
                </w:ffData>
              </w:fldChar>
            </w:r>
            <w:bookmarkStart w:id="3" w:name="Telefon"/>
            <w:r w:rsidR="002F061C" w:rsidRPr="005E503A">
              <w:rPr>
                <w:rFonts w:ascii="Flama Basic" w:hAnsi="Flama Basic" w:cs="Arial"/>
                <w:color w:val="5B7E95"/>
                <w:spacing w:val="4"/>
                <w:sz w:val="15"/>
                <w:szCs w:val="15"/>
              </w:rPr>
              <w:instrText xml:space="preserve"> FORMTEXT </w:instrText>
            </w:r>
            <w:r w:rsidR="002F061C" w:rsidRPr="005E503A">
              <w:rPr>
                <w:rFonts w:ascii="Flama Basic" w:hAnsi="Flama Basic" w:cs="Arial"/>
                <w:color w:val="5B7E95"/>
                <w:spacing w:val="4"/>
                <w:sz w:val="15"/>
                <w:szCs w:val="15"/>
              </w:rPr>
            </w:r>
            <w:r w:rsidR="002F061C" w:rsidRPr="005E503A">
              <w:rPr>
                <w:rFonts w:ascii="Flama Basic" w:hAnsi="Flama Basic" w:cs="Arial"/>
                <w:color w:val="5B7E95"/>
                <w:spacing w:val="4"/>
                <w:sz w:val="15"/>
                <w:szCs w:val="15"/>
              </w:rPr>
              <w:fldChar w:fldCharType="separate"/>
            </w:r>
            <w:r w:rsidR="002F061C" w:rsidRPr="005E503A">
              <w:rPr>
                <w:rFonts w:ascii="Flama Basic" w:hAnsi="Flama Basic" w:cs="Arial"/>
                <w:color w:val="5B7E95"/>
                <w:spacing w:val="4"/>
                <w:sz w:val="15"/>
                <w:szCs w:val="15"/>
              </w:rPr>
              <w:t>+49 69 6603 1457</w:t>
            </w:r>
            <w:r w:rsidR="002F061C" w:rsidRPr="005E503A">
              <w:rPr>
                <w:rFonts w:ascii="Flama Basic" w:hAnsi="Flama Basic" w:cs="Arial"/>
                <w:color w:val="5B7E95"/>
                <w:spacing w:val="4"/>
                <w:sz w:val="15"/>
                <w:szCs w:val="15"/>
              </w:rPr>
              <w:fldChar w:fldCharType="end"/>
            </w:r>
            <w:bookmarkEnd w:id="3"/>
            <w:r w:rsidR="0073361E" w:rsidRPr="005E503A">
              <w:rPr>
                <w:rFonts w:ascii="Flama Basic" w:hAnsi="Flama Basic" w:cs="Arial"/>
                <w:color w:val="5B7E95"/>
                <w:sz w:val="15"/>
                <w:szCs w:val="15"/>
              </w:rPr>
              <w:t xml:space="preserve"> | </w:t>
            </w:r>
            <w:r w:rsidR="00F65CE8" w:rsidRPr="005E503A">
              <w:rPr>
                <w:rFonts w:ascii="Flama Basic" w:hAnsi="Flama Basic" w:cs="Arial"/>
                <w:color w:val="5B7E95"/>
                <w:sz w:val="15"/>
                <w:szCs w:val="15"/>
              </w:rPr>
              <w:fldChar w:fldCharType="begin">
                <w:ffData>
                  <w:name w:val="EMailAdresse"/>
                  <w:enabled/>
                  <w:calcOnExit w:val="0"/>
                  <w:textInput>
                    <w:default w:val="tutsch@fvv-net.de"/>
                  </w:textInput>
                </w:ffData>
              </w:fldChar>
            </w:r>
            <w:bookmarkStart w:id="4" w:name="EMailAdresse"/>
            <w:r w:rsidR="00F65CE8" w:rsidRPr="005E503A">
              <w:rPr>
                <w:rFonts w:ascii="Flama Basic" w:hAnsi="Flama Basic" w:cs="Arial"/>
                <w:color w:val="5B7E95"/>
                <w:sz w:val="15"/>
                <w:szCs w:val="15"/>
              </w:rPr>
              <w:instrText xml:space="preserve"> FORMTEXT </w:instrText>
            </w:r>
            <w:r w:rsidR="00F65CE8" w:rsidRPr="005E503A">
              <w:rPr>
                <w:rFonts w:ascii="Flama Basic" w:hAnsi="Flama Basic" w:cs="Arial"/>
                <w:color w:val="5B7E95"/>
                <w:sz w:val="15"/>
                <w:szCs w:val="15"/>
              </w:rPr>
            </w:r>
            <w:r w:rsidR="00F65CE8" w:rsidRPr="005E503A">
              <w:rPr>
                <w:rFonts w:ascii="Flama Basic" w:hAnsi="Flama Basic" w:cs="Arial"/>
                <w:color w:val="5B7E95"/>
                <w:sz w:val="15"/>
                <w:szCs w:val="15"/>
              </w:rPr>
              <w:fldChar w:fldCharType="separate"/>
            </w:r>
            <w:r w:rsidR="00F65CE8" w:rsidRPr="005E503A">
              <w:rPr>
                <w:rFonts w:ascii="Flama Basic" w:hAnsi="Flama Basic" w:cs="Arial"/>
                <w:color w:val="5B7E95"/>
                <w:sz w:val="15"/>
                <w:szCs w:val="15"/>
              </w:rPr>
              <w:t>tutsch@fvv-net.de</w:t>
            </w:r>
            <w:r w:rsidR="00F65CE8" w:rsidRPr="005E503A">
              <w:rPr>
                <w:rFonts w:ascii="Flama Basic" w:hAnsi="Flama Basic" w:cs="Arial"/>
                <w:color w:val="5B7E95"/>
                <w:sz w:val="15"/>
                <w:szCs w:val="15"/>
              </w:rPr>
              <w:fldChar w:fldCharType="end"/>
            </w:r>
            <w:bookmarkEnd w:id="4"/>
            <w:r w:rsidR="00260859" w:rsidRPr="005E503A">
              <w:rPr>
                <w:rFonts w:ascii="Flama Basic" w:hAnsi="Flama Basic" w:cs="Arial"/>
                <w:color w:val="5B7E95"/>
                <w:sz w:val="15"/>
                <w:szCs w:val="15"/>
              </w:rPr>
              <w:t xml:space="preserve"> | </w:t>
            </w:r>
            <w:r w:rsidR="009E05D4" w:rsidRPr="005E503A">
              <w:rPr>
                <w:rFonts w:ascii="Flama Basic" w:hAnsi="Flama Basic" w:cs="Arial"/>
                <w:color w:val="5B7E95"/>
                <w:sz w:val="15"/>
                <w:szCs w:val="15"/>
              </w:rPr>
              <w:fldChar w:fldCharType="begin">
                <w:ffData>
                  <w:name w:val="Webadresse"/>
                  <w:enabled/>
                  <w:calcOnExit w:val="0"/>
                  <w:textInput>
                    <w:default w:val="www.fvv-net.de"/>
                  </w:textInput>
                </w:ffData>
              </w:fldChar>
            </w:r>
            <w:bookmarkStart w:id="5" w:name="Webadresse"/>
            <w:r w:rsidR="009E05D4" w:rsidRPr="005E503A">
              <w:rPr>
                <w:rFonts w:ascii="Flama Basic" w:hAnsi="Flama Basic" w:cs="Arial"/>
                <w:color w:val="5B7E95"/>
                <w:sz w:val="15"/>
                <w:szCs w:val="15"/>
              </w:rPr>
              <w:instrText xml:space="preserve"> FORMTEXT </w:instrText>
            </w:r>
            <w:r w:rsidR="009E05D4" w:rsidRPr="005E503A">
              <w:rPr>
                <w:rFonts w:ascii="Flama Basic" w:hAnsi="Flama Basic" w:cs="Arial"/>
                <w:color w:val="5B7E95"/>
                <w:sz w:val="15"/>
                <w:szCs w:val="15"/>
              </w:rPr>
            </w:r>
            <w:r w:rsidR="009E05D4" w:rsidRPr="005E503A">
              <w:rPr>
                <w:rFonts w:ascii="Flama Basic" w:hAnsi="Flama Basic" w:cs="Arial"/>
                <w:color w:val="5B7E95"/>
                <w:sz w:val="15"/>
                <w:szCs w:val="15"/>
              </w:rPr>
              <w:fldChar w:fldCharType="separate"/>
            </w:r>
            <w:r w:rsidR="009E05D4" w:rsidRPr="005E503A">
              <w:rPr>
                <w:rFonts w:ascii="Flama Basic" w:hAnsi="Flama Basic" w:cs="Arial"/>
                <w:color w:val="5B7E95"/>
                <w:sz w:val="15"/>
                <w:szCs w:val="15"/>
              </w:rPr>
              <w:t>www.fvv-net.de</w:t>
            </w:r>
            <w:r w:rsidR="009E05D4" w:rsidRPr="005E503A">
              <w:rPr>
                <w:rFonts w:ascii="Flama Basic" w:hAnsi="Flama Basic" w:cs="Arial"/>
                <w:color w:val="5B7E95"/>
                <w:sz w:val="15"/>
                <w:szCs w:val="15"/>
              </w:rPr>
              <w:fldChar w:fldCharType="end"/>
            </w:r>
            <w:bookmarkEnd w:id="5"/>
          </w:p>
          <w:p w14:paraId="23A50345" w14:textId="0565B1C8" w:rsidR="008E5A4A" w:rsidRPr="005E503A" w:rsidRDefault="00CE5733" w:rsidP="005E503A">
            <w:pPr>
              <w:spacing w:before="180" w:line="288" w:lineRule="auto"/>
              <w:rPr>
                <w:rFonts w:ascii="Flama Basic" w:hAnsi="Flama Basic" w:cs="Arial"/>
                <w:color w:val="5B7E95"/>
                <w:sz w:val="15"/>
                <w:szCs w:val="15"/>
              </w:rPr>
            </w:pPr>
            <w:r>
              <w:rPr>
                <w:rFonts w:ascii="Flama Basic" w:hAnsi="Flama Basic" w:cs="Arial"/>
                <w:b/>
                <w:color w:val="5B7E95"/>
                <w:sz w:val="15"/>
                <w:szCs w:val="15"/>
              </w:rPr>
              <w:t>04</w:t>
            </w:r>
            <w:r w:rsidR="00A74263">
              <w:rPr>
                <w:rFonts w:ascii="Flama Basic" w:hAnsi="Flama Basic" w:cs="Arial"/>
                <w:b/>
                <w:color w:val="5B7E95"/>
                <w:sz w:val="15"/>
                <w:szCs w:val="15"/>
              </w:rPr>
              <w:t>.</w:t>
            </w:r>
            <w:r w:rsidR="00094D3E">
              <w:rPr>
                <w:rFonts w:ascii="Flama Basic" w:hAnsi="Flama Basic" w:cs="Arial"/>
                <w:b/>
                <w:color w:val="5B7E95"/>
                <w:sz w:val="15"/>
                <w:szCs w:val="15"/>
              </w:rPr>
              <w:t>0</w:t>
            </w:r>
            <w:r>
              <w:rPr>
                <w:rFonts w:ascii="Flama Basic" w:hAnsi="Flama Basic" w:cs="Arial"/>
                <w:b/>
                <w:color w:val="5B7E95"/>
                <w:sz w:val="15"/>
                <w:szCs w:val="15"/>
              </w:rPr>
              <w:t>3</w:t>
            </w:r>
            <w:bookmarkStart w:id="6" w:name="_GoBack"/>
            <w:bookmarkEnd w:id="6"/>
            <w:r w:rsidR="00094D3E">
              <w:rPr>
                <w:rFonts w:ascii="Flama Basic" w:hAnsi="Flama Basic" w:cs="Arial"/>
                <w:b/>
                <w:color w:val="5B7E95"/>
                <w:sz w:val="15"/>
                <w:szCs w:val="15"/>
              </w:rPr>
              <w:t>.</w:t>
            </w:r>
            <w:r w:rsidR="00A74263">
              <w:rPr>
                <w:rFonts w:ascii="Flama Basic" w:hAnsi="Flama Basic" w:cs="Arial"/>
                <w:b/>
                <w:color w:val="5B7E95"/>
                <w:sz w:val="15"/>
                <w:szCs w:val="15"/>
              </w:rPr>
              <w:t>2019</w:t>
            </w:r>
          </w:p>
        </w:tc>
      </w:tr>
    </w:tbl>
    <w:p w14:paraId="6DED3EB2" w14:textId="77777777" w:rsidR="00720758" w:rsidRPr="005E503A" w:rsidRDefault="00720758" w:rsidP="00A75BAE">
      <w:pPr>
        <w:tabs>
          <w:tab w:val="left" w:pos="6974"/>
        </w:tabs>
        <w:rPr>
          <w:rFonts w:ascii="Flama Basic" w:hAnsi="Flama Basic" w:cs="Arial"/>
        </w:rPr>
        <w:sectPr w:rsidR="00720758" w:rsidRPr="005E503A" w:rsidSect="00AC31B2">
          <w:headerReference w:type="even" r:id="rId7"/>
          <w:headerReference w:type="default" r:id="rId8"/>
          <w:footerReference w:type="even" r:id="rId9"/>
          <w:footerReference w:type="default" r:id="rId10"/>
          <w:headerReference w:type="first" r:id="rId11"/>
          <w:footerReference w:type="first" r:id="rId12"/>
          <w:type w:val="continuous"/>
          <w:pgSz w:w="11900" w:h="16840"/>
          <w:pgMar w:top="4253" w:right="1474" w:bottom="851" w:left="1418" w:header="709" w:footer="454" w:gutter="0"/>
          <w:pgNumType w:start="1"/>
          <w:cols w:space="708"/>
          <w:titlePg/>
          <w:docGrid w:linePitch="360"/>
        </w:sectPr>
      </w:pPr>
    </w:p>
    <w:p w14:paraId="418B272E" w14:textId="0E0EB54B" w:rsidR="0063482C" w:rsidRPr="005E503A" w:rsidRDefault="005E503A" w:rsidP="00A50FED">
      <w:pPr>
        <w:spacing w:after="480" w:line="276" w:lineRule="auto"/>
        <w:rPr>
          <w:rFonts w:ascii="Flama Basic" w:hAnsi="Flama Basic" w:cs="Arial"/>
          <w:b/>
          <w:sz w:val="28"/>
          <w:szCs w:val="28"/>
        </w:rPr>
      </w:pPr>
      <w:r w:rsidRPr="005E503A">
        <w:rPr>
          <w:rFonts w:ascii="Flama Basic" w:hAnsi="Flama Basic" w:cs="Arial"/>
          <w:b/>
          <w:sz w:val="28"/>
          <w:szCs w:val="28"/>
        </w:rPr>
        <w:t>Ein Drittel weniger Verbrauch:</w:t>
      </w:r>
      <w:r w:rsidR="00A50FED">
        <w:rPr>
          <w:rFonts w:ascii="Flama Basic" w:hAnsi="Flama Basic" w:cs="Arial"/>
          <w:b/>
          <w:sz w:val="28"/>
          <w:szCs w:val="28"/>
        </w:rPr>
        <w:br/>
      </w:r>
      <w:r w:rsidRPr="005E503A">
        <w:rPr>
          <w:rFonts w:ascii="Flama Basic" w:hAnsi="Flama Basic" w:cs="Arial"/>
          <w:b/>
          <w:sz w:val="28"/>
          <w:szCs w:val="28"/>
        </w:rPr>
        <w:t>Industrie und Forschung arbeiten gemeinsam an Sparbenziner</w:t>
      </w:r>
    </w:p>
    <w:p w14:paraId="126AD493" w14:textId="3B9875A4" w:rsidR="005A3AF3" w:rsidRDefault="005E503A" w:rsidP="00483225">
      <w:pPr>
        <w:tabs>
          <w:tab w:val="left" w:pos="6974"/>
        </w:tabs>
        <w:spacing w:after="360" w:line="276" w:lineRule="auto"/>
        <w:rPr>
          <w:rFonts w:ascii="Flama Basic" w:hAnsi="Flama Basic" w:cs="Arial"/>
          <w:b/>
        </w:rPr>
      </w:pPr>
      <w:r w:rsidRPr="005E503A">
        <w:rPr>
          <w:rFonts w:ascii="Flama Basic" w:hAnsi="Flama Basic" w:cs="Arial"/>
          <w:b/>
        </w:rPr>
        <w:t>Um künftige CO2-Grenzwerte zu erfüllen, müssen Fahrzeuge mit Ottomotor deutlich weniger Kraftstoff verbrauchen. Wie das gelingen kann, untersucht ein neues Projekt der Forschungsvereinigung Verbrennungskraftmaschinen (FVV). Das ehrgeizige Ziel: Der Wirkungsgrad künftiger Benzinmotoren soll auf bis zu 50 Prozent steigen. Gleichzeitig soll der Kraftstoffverbrauch gegenüber heutigen Motoren um rund ein Drittel sinken. Innerhalb des Projekts werden neue Motortechnologien im Zusammenspiel mit elektrifizierten Antrieben und synthetischen Kraftstoffen erforscht</w:t>
      </w:r>
      <w:r w:rsidR="005A3AF3" w:rsidRPr="005E503A">
        <w:rPr>
          <w:rFonts w:ascii="Flama Basic" w:hAnsi="Flama Basic" w:cs="Arial"/>
          <w:b/>
        </w:rPr>
        <w:t>.</w:t>
      </w:r>
    </w:p>
    <w:p w14:paraId="62E5DB15" w14:textId="4B5C8E25" w:rsidR="009B6C94" w:rsidRPr="009B6C94" w:rsidRDefault="006B1CDB" w:rsidP="00483225">
      <w:pPr>
        <w:tabs>
          <w:tab w:val="left" w:pos="6974"/>
        </w:tabs>
        <w:spacing w:after="360" w:line="276" w:lineRule="auto"/>
        <w:rPr>
          <w:rFonts w:ascii="Flama Basic" w:hAnsi="Flama Basic" w:cs="Arial"/>
          <w:b/>
          <w:i/>
        </w:rPr>
      </w:pPr>
      <w:r>
        <w:rPr>
          <w:rFonts w:ascii="Flama Basic" w:hAnsi="Flama Basic" w:cs="Arial"/>
          <w:i/>
        </w:rPr>
        <w:t>„</w:t>
      </w:r>
      <w:r w:rsidR="009B6C94" w:rsidRPr="009B6C94">
        <w:rPr>
          <w:rFonts w:ascii="Flama Basic" w:hAnsi="Flama Basic" w:cs="Arial"/>
          <w:i/>
        </w:rPr>
        <w:t xml:space="preserve"> Die CO2-Emissionen aus dem Straßenverkehr müssen im nächsten Jahrzehnt deutlich sinken. Es ist zwingend, dass sich Industrie und Wissenschaft dieser Herausforderung gemeinsam stellen</w:t>
      </w:r>
      <w:r>
        <w:rPr>
          <w:rFonts w:ascii="Flama Basic" w:hAnsi="Flama Basic" w:cs="Arial"/>
          <w:i/>
        </w:rPr>
        <w:t xml:space="preserve"> </w:t>
      </w:r>
      <w:r w:rsidR="009B6C94" w:rsidRPr="009B6C94">
        <w:rPr>
          <w:rFonts w:ascii="Flama Basic" w:hAnsi="Flama Basic" w:cs="Arial"/>
          <w:i/>
        </w:rPr>
        <w:t>“, sagt Dietmar Goericke, Geschäftsführer der FVV. “</w:t>
      </w:r>
      <w:r>
        <w:rPr>
          <w:rFonts w:ascii="Flama Basic" w:hAnsi="Flama Basic" w:cs="Arial"/>
          <w:i/>
        </w:rPr>
        <w:t xml:space="preserve"> </w:t>
      </w:r>
      <w:r w:rsidR="009B6C94" w:rsidRPr="009B6C94">
        <w:rPr>
          <w:rFonts w:ascii="Flama Basic" w:hAnsi="Flama Basic" w:cs="Arial"/>
          <w:i/>
        </w:rPr>
        <w:t xml:space="preserve">Neben der Elektrifizierung werden effizientere Verbrennungsmotoren und </w:t>
      </w:r>
      <w:r>
        <w:rPr>
          <w:rFonts w:ascii="Flama Basic" w:hAnsi="Flama Basic" w:cs="Arial"/>
          <w:i/>
        </w:rPr>
        <w:t>klima</w:t>
      </w:r>
      <w:r w:rsidR="009B6C94" w:rsidRPr="009B6C94">
        <w:rPr>
          <w:rFonts w:ascii="Flama Basic" w:hAnsi="Flama Basic" w:cs="Arial"/>
          <w:i/>
        </w:rPr>
        <w:t xml:space="preserve">neutrale synthetische Kraftstoffe einen entscheidenden Beitrag zur Erreichung der CO2-Ziele leisten. </w:t>
      </w:r>
      <w:r>
        <w:rPr>
          <w:rFonts w:ascii="Flama Basic" w:hAnsi="Flama Basic" w:cs="Arial"/>
          <w:i/>
        </w:rPr>
        <w:t>“</w:t>
      </w:r>
    </w:p>
    <w:p w14:paraId="2769BC1C" w14:textId="1B21FFFD" w:rsidR="005E503A" w:rsidRPr="005E503A" w:rsidRDefault="001F0028" w:rsidP="005E503A">
      <w:pPr>
        <w:widowControl w:val="0"/>
        <w:tabs>
          <w:tab w:val="left" w:pos="6974"/>
        </w:tabs>
        <w:spacing w:after="240" w:line="276" w:lineRule="auto"/>
        <w:rPr>
          <w:rFonts w:ascii="Flama Basic" w:hAnsi="Flama Basic" w:cs="Arial"/>
        </w:rPr>
      </w:pPr>
      <w:r w:rsidRPr="005E503A">
        <w:rPr>
          <w:rFonts w:ascii="Flama Basic" w:hAnsi="Flama Basic" w:cs="Arial"/>
          <w:b/>
        </w:rPr>
        <w:t>Frankfurt am Main</w:t>
      </w:r>
      <w:r w:rsidR="009B6C94">
        <w:rPr>
          <w:rFonts w:ascii="Flama Basic" w:hAnsi="Flama Basic" w:cs="Arial"/>
          <w:b/>
        </w:rPr>
        <w:t xml:space="preserve"> // </w:t>
      </w:r>
      <w:r w:rsidR="005E503A" w:rsidRPr="005E503A">
        <w:rPr>
          <w:rFonts w:ascii="Flama Basic" w:hAnsi="Flama Basic" w:cs="Arial"/>
        </w:rPr>
        <w:t>Je mehr der im Kraftstoff enthaltenen chemischen Energie in mechanische Antriebsenergie umgewandelt werden kann, desto besser fallen der Wirkungsgrad und damit der Kraftstoffverbrauch des Fahrzeugs aus. In dem aus Eigenmitteln der FVV finanzierten Forschungsprojekt “ICE 2025+” untersuchen vier Hochschulinstitute aus Aachen, Braunschweig, Darmstadt und Stuttgart verschiedene Maßnahmen, mit denen der Wirkungsgrad deutlich erhöht werden soll. Ziel des Projektes ist es, das gesamte Antriebssystem so zu optimieren, dass im realen Betrieb ein möglichst günstiger Verbrauch erzielt wird. Bezogen auf den neuen WLTP-Zyklus bedeutet dies, einen durchschnittlichen Antriebswirkungsgrad von circa 40 Prozent zu er</w:t>
      </w:r>
      <w:r w:rsidR="00243F8C">
        <w:rPr>
          <w:rFonts w:ascii="Flama Basic" w:hAnsi="Flama Basic" w:cs="Arial"/>
        </w:rPr>
        <w:t>reichen</w:t>
      </w:r>
      <w:r w:rsidR="005E503A" w:rsidRPr="005E503A">
        <w:rPr>
          <w:rFonts w:ascii="Flama Basic" w:hAnsi="Flama Basic" w:cs="Arial"/>
        </w:rPr>
        <w:t>, in einzelnen Betriebspunkten sogar 50%. Aktuelle Pkw-Ottomotoren schaffen derzeit als Bestwert circa 3</w:t>
      </w:r>
      <w:r w:rsidR="00454B81">
        <w:rPr>
          <w:rFonts w:ascii="Flama Basic" w:hAnsi="Flama Basic" w:cs="Arial"/>
        </w:rPr>
        <w:t>0</w:t>
      </w:r>
      <w:r w:rsidR="005E503A" w:rsidRPr="005E503A">
        <w:rPr>
          <w:rFonts w:ascii="Flama Basic" w:hAnsi="Flama Basic" w:cs="Arial"/>
        </w:rPr>
        <w:t xml:space="preserve"> % Prozent.</w:t>
      </w:r>
    </w:p>
    <w:p w14:paraId="1E623433" w14:textId="3427CE57" w:rsidR="005E503A" w:rsidRPr="005E503A" w:rsidRDefault="005E503A" w:rsidP="005E503A">
      <w:pPr>
        <w:widowControl w:val="0"/>
        <w:tabs>
          <w:tab w:val="left" w:pos="6974"/>
        </w:tabs>
        <w:spacing w:after="240" w:line="276" w:lineRule="auto"/>
        <w:rPr>
          <w:rFonts w:ascii="Flama Basic" w:hAnsi="Flama Basic" w:cs="Arial"/>
        </w:rPr>
      </w:pPr>
      <w:r w:rsidRPr="005E503A">
        <w:rPr>
          <w:rFonts w:ascii="Flama Basic" w:hAnsi="Flama Basic" w:cs="Arial"/>
        </w:rPr>
        <w:t xml:space="preserve">Der methodische Ansatz der Forscher besteht darin, verschiedene vorab ausgewählte Technologien </w:t>
      </w:r>
      <w:r w:rsidR="000B037D">
        <w:rPr>
          <w:rFonts w:ascii="Flama Basic" w:hAnsi="Flama Basic" w:cs="Arial"/>
        </w:rPr>
        <w:t>-</w:t>
      </w:r>
      <w:r w:rsidRPr="005E503A">
        <w:rPr>
          <w:rFonts w:ascii="Flama Basic" w:hAnsi="Flama Basic" w:cs="Arial"/>
        </w:rPr>
        <w:t xml:space="preserve"> etwa eine erhöhte Verdichtung oder eine Wasser-Zusatzeinspritzung </w:t>
      </w:r>
      <w:r w:rsidR="000B037D">
        <w:rPr>
          <w:rFonts w:ascii="Flama Basic" w:hAnsi="Flama Basic" w:cs="Arial"/>
        </w:rPr>
        <w:t>-</w:t>
      </w:r>
      <w:r w:rsidR="003735BA">
        <w:rPr>
          <w:rFonts w:ascii="Flama Basic" w:hAnsi="Flama Basic" w:cs="Arial"/>
        </w:rPr>
        <w:t xml:space="preserve"> </w:t>
      </w:r>
      <w:r w:rsidRPr="005E503A">
        <w:rPr>
          <w:rFonts w:ascii="Flama Basic" w:hAnsi="Flama Basic" w:cs="Arial"/>
        </w:rPr>
        <w:t xml:space="preserve">zu kombinieren und ihren Einfluss auf den Systemwirkungsgrad zu untersuchen. Um das Antriebssystem auf reale Fahrbedingungen abzustimmen, werden sowohl verschiedene Fahrzeugklassen als auch Hybridvarianten </w:t>
      </w:r>
      <w:r w:rsidR="00B31448">
        <w:rPr>
          <w:rFonts w:ascii="Flama Basic" w:hAnsi="Flama Basic" w:cs="Arial"/>
        </w:rPr>
        <w:t>-</w:t>
      </w:r>
      <w:r w:rsidRPr="005E503A">
        <w:rPr>
          <w:rFonts w:ascii="Flama Basic" w:hAnsi="Flama Basic" w:cs="Arial"/>
        </w:rPr>
        <w:t xml:space="preserve"> von milden 48 Volt bis zum Hochvoltlhybridantrieb </w:t>
      </w:r>
      <w:r w:rsidR="00B31448">
        <w:rPr>
          <w:rFonts w:ascii="Flama Basic" w:hAnsi="Flama Basic" w:cs="Arial"/>
        </w:rPr>
        <w:t>-</w:t>
      </w:r>
      <w:r w:rsidRPr="005E503A">
        <w:rPr>
          <w:rFonts w:ascii="Flama Basic" w:hAnsi="Flama Basic" w:cs="Arial"/>
        </w:rPr>
        <w:t xml:space="preserve"> in die Untersuchung einbezogen.</w:t>
      </w:r>
    </w:p>
    <w:p w14:paraId="38793A95" w14:textId="2FB71DDA" w:rsidR="005E503A" w:rsidRPr="005E503A" w:rsidRDefault="005E503A" w:rsidP="005E503A">
      <w:pPr>
        <w:widowControl w:val="0"/>
        <w:tabs>
          <w:tab w:val="left" w:pos="6974"/>
        </w:tabs>
        <w:spacing w:after="240" w:line="276" w:lineRule="auto"/>
        <w:rPr>
          <w:rFonts w:ascii="Flama Basic" w:hAnsi="Flama Basic" w:cs="Arial"/>
        </w:rPr>
      </w:pPr>
      <w:r w:rsidRPr="005E503A">
        <w:rPr>
          <w:rFonts w:ascii="Flama Basic" w:hAnsi="Flama Basic" w:cs="Arial"/>
        </w:rPr>
        <w:lastRenderedPageBreak/>
        <w:t xml:space="preserve">Die beteiligten Forscher arbeiten eng verzahnt. Innerhalb des ersten Arbeitspaketes, das vom Institut für Verbrennungskraftkraftmaschinen </w:t>
      </w:r>
      <w:r w:rsidR="00D5665F">
        <w:rPr>
          <w:rFonts w:ascii="Flama Basic" w:hAnsi="Flama Basic" w:cs="Arial"/>
        </w:rPr>
        <w:t xml:space="preserve">und Fahrzeugantriebe </w:t>
      </w:r>
      <w:r w:rsidRPr="005E503A">
        <w:rPr>
          <w:rFonts w:ascii="Flama Basic" w:hAnsi="Flama Basic" w:cs="Arial"/>
        </w:rPr>
        <w:t>der Technischen Universität Darmstadt verantwortet wird, werden die Grundlagen für die Fahrzeugsimulation gelegt. Dies ist wichtig, um mit den in den anderen Arbeitspaketen entstehenden Motordaten exakte Aussagen über die CO2-Emissionen des Gesamtfahrzeugs unter realitätsnahen Betriebsbedingungen treffen zu können. Teil der Arbeit ist es auch, für die elektrischen Antriebskomponenten eine Betriebsstrategie zu finden, die es dem Verbrennungsmotor ermöglicht, so effizient wie möglich zu arbeiten.</w:t>
      </w:r>
    </w:p>
    <w:p w14:paraId="1DC9267F" w14:textId="5E5C4205" w:rsidR="005E503A" w:rsidRPr="005E503A" w:rsidRDefault="005E503A" w:rsidP="005E503A">
      <w:pPr>
        <w:widowControl w:val="0"/>
        <w:tabs>
          <w:tab w:val="left" w:pos="6974"/>
        </w:tabs>
        <w:spacing w:after="240" w:line="276" w:lineRule="auto"/>
        <w:rPr>
          <w:rFonts w:ascii="Flama Basic" w:hAnsi="Flama Basic" w:cs="Arial"/>
        </w:rPr>
      </w:pPr>
      <w:r w:rsidRPr="005E503A">
        <w:rPr>
          <w:rFonts w:ascii="Flama Basic" w:hAnsi="Flama Basic" w:cs="Arial"/>
        </w:rPr>
        <w:t>Der zweite, am Institut für Verbrennungsmotoren und Kraftfahrwesen</w:t>
      </w:r>
      <w:r w:rsidR="004D0482">
        <w:rPr>
          <w:rFonts w:ascii="Flama Basic" w:hAnsi="Flama Basic" w:cs="Arial"/>
        </w:rPr>
        <w:t xml:space="preserve"> </w:t>
      </w:r>
      <w:r w:rsidRPr="005E503A">
        <w:rPr>
          <w:rFonts w:ascii="Flama Basic" w:hAnsi="Flama Basic" w:cs="Arial"/>
        </w:rPr>
        <w:t xml:space="preserve">der Universität Stuttgart bearbeitete Projektteil “Motorsimulation” besteht vor allem darin, mit Hilfe schneller Rechenverfahren verbindliche Aussagen über Wirkungsgradsteigerungen durch verschiedene Technologiekombinationen treffen zu können. Zudem wird ein virtueller Motor „aufgebaut“, der es erlaubt, die Rückwirkung externer Maßnahmen </w:t>
      </w:r>
      <w:r w:rsidR="003B7D61">
        <w:rPr>
          <w:rFonts w:ascii="Flama Basic" w:hAnsi="Flama Basic" w:cs="Arial"/>
        </w:rPr>
        <w:t>-</w:t>
      </w:r>
      <w:r w:rsidRPr="005E503A">
        <w:rPr>
          <w:rFonts w:ascii="Flama Basic" w:hAnsi="Flama Basic" w:cs="Arial"/>
        </w:rPr>
        <w:t xml:space="preserve"> etwa einer Abgaswärme-Rückgewinnung </w:t>
      </w:r>
      <w:r w:rsidR="003B7D61">
        <w:rPr>
          <w:rFonts w:ascii="Flama Basic" w:hAnsi="Flama Basic" w:cs="Arial"/>
        </w:rPr>
        <w:t>-</w:t>
      </w:r>
      <w:r w:rsidRPr="005E503A">
        <w:rPr>
          <w:rFonts w:ascii="Flama Basic" w:hAnsi="Flama Basic" w:cs="Arial"/>
        </w:rPr>
        <w:t xml:space="preserve"> auf den Motor abzuschätzen.</w:t>
      </w:r>
    </w:p>
    <w:p w14:paraId="48D68ABC" w14:textId="77777777" w:rsidR="005E503A" w:rsidRPr="005E503A" w:rsidRDefault="005E503A" w:rsidP="005E503A">
      <w:pPr>
        <w:widowControl w:val="0"/>
        <w:tabs>
          <w:tab w:val="left" w:pos="6974"/>
        </w:tabs>
        <w:spacing w:after="240" w:line="276" w:lineRule="auto"/>
        <w:rPr>
          <w:rFonts w:ascii="Flama Basic" w:hAnsi="Flama Basic" w:cs="Arial"/>
        </w:rPr>
      </w:pPr>
      <w:r w:rsidRPr="005E503A">
        <w:rPr>
          <w:rFonts w:ascii="Flama Basic" w:hAnsi="Flama Basic" w:cs="Arial"/>
        </w:rPr>
        <w:t>Wesentliche Maßnahmen zur Wirkungsgradsteigerung sollen innerhalb von “ICE 2025+” nicht nur simuliert, sondern auch an einem Einzylinder-Forschungsmotor getestet werden. Den Aufbau und Betrieb dieses Versuchsmotors verantwortet das Institut für Verbrennungskraftmaschinen der Technischen Universität Braunschweig. Die so entstehenden Ergebnisse dienen nicht nur der Technologiebewertung, sondern sollen auch die Simulationsmodelle verbessern.</w:t>
      </w:r>
    </w:p>
    <w:p w14:paraId="69953BC4" w14:textId="644A1813" w:rsidR="005E503A" w:rsidRPr="005E503A" w:rsidRDefault="005E503A" w:rsidP="005E503A">
      <w:pPr>
        <w:widowControl w:val="0"/>
        <w:tabs>
          <w:tab w:val="left" w:pos="6974"/>
        </w:tabs>
        <w:spacing w:after="240" w:line="276" w:lineRule="auto"/>
        <w:rPr>
          <w:rFonts w:ascii="Flama Basic" w:hAnsi="Flama Basic" w:cs="Arial"/>
        </w:rPr>
      </w:pPr>
      <w:r w:rsidRPr="005E503A">
        <w:rPr>
          <w:rFonts w:ascii="Flama Basic" w:hAnsi="Flama Basic" w:cs="Arial"/>
        </w:rPr>
        <w:t xml:space="preserve">Innerhalb des vierten Arbeitspaketes wird am Lehrstuhl für Verbrennungskraftmaschinen der RWTH Aachen der Einfluss CO2-neutraler Kraftstoffe auf das Motorverhalten untersucht. Dafür werden verschiedene synthetische Kraftstoffe, in Reinform wie als Beimischung, an einem Forschungsmotor </w:t>
      </w:r>
      <w:r w:rsidR="003735BA">
        <w:rPr>
          <w:rFonts w:ascii="Flama Basic" w:hAnsi="Flama Basic" w:cs="Arial"/>
        </w:rPr>
        <w:t>getestet</w:t>
      </w:r>
      <w:r w:rsidRPr="005E503A">
        <w:rPr>
          <w:rFonts w:ascii="Flama Basic" w:hAnsi="Flama Basic" w:cs="Arial"/>
        </w:rPr>
        <w:t xml:space="preserve">. Die Ergebnisse sollen </w:t>
      </w:r>
      <w:r w:rsidR="00770C2F">
        <w:rPr>
          <w:rFonts w:ascii="Flama Basic" w:hAnsi="Flama Basic" w:cs="Arial"/>
        </w:rPr>
        <w:t>-</w:t>
      </w:r>
      <w:r w:rsidRPr="005E503A">
        <w:rPr>
          <w:rFonts w:ascii="Flama Basic" w:hAnsi="Flama Basic" w:cs="Arial"/>
        </w:rPr>
        <w:t xml:space="preserve"> neben einer Potenzialbewertung möglicher Kraftstoffalternativen hinsichtlich Wirkungsgrad und Emissionen </w:t>
      </w:r>
      <w:r w:rsidR="00770C2F">
        <w:rPr>
          <w:rFonts w:ascii="Flama Basic" w:hAnsi="Flama Basic" w:cs="Arial"/>
        </w:rPr>
        <w:t>-</w:t>
      </w:r>
      <w:r w:rsidRPr="005E503A">
        <w:rPr>
          <w:rFonts w:ascii="Flama Basic" w:hAnsi="Flama Basic" w:cs="Arial"/>
        </w:rPr>
        <w:t xml:space="preserve"> </w:t>
      </w:r>
      <w:r w:rsidR="003735BA">
        <w:rPr>
          <w:rFonts w:ascii="Flama Basic" w:hAnsi="Flama Basic" w:cs="Arial"/>
        </w:rPr>
        <w:t xml:space="preserve">ebenfalls </w:t>
      </w:r>
      <w:r w:rsidRPr="005E503A">
        <w:rPr>
          <w:rFonts w:ascii="Flama Basic" w:hAnsi="Flama Basic" w:cs="Arial"/>
        </w:rPr>
        <w:t>dazu dienen, existierende Simulationsmethoden für den Verbrennungsprozess zu verbessern.</w:t>
      </w:r>
    </w:p>
    <w:p w14:paraId="1D22B681" w14:textId="76B5E829" w:rsidR="005E503A" w:rsidRPr="005E503A" w:rsidRDefault="005E503A" w:rsidP="005E503A">
      <w:pPr>
        <w:widowControl w:val="0"/>
        <w:tabs>
          <w:tab w:val="left" w:pos="6974"/>
        </w:tabs>
        <w:spacing w:after="240" w:line="276" w:lineRule="auto"/>
        <w:rPr>
          <w:rFonts w:ascii="Flama Basic" w:hAnsi="Flama Basic" w:cs="Arial"/>
        </w:rPr>
      </w:pPr>
      <w:r w:rsidRPr="005E503A">
        <w:rPr>
          <w:rFonts w:ascii="Flama Basic" w:hAnsi="Flama Basic" w:cs="Arial"/>
        </w:rPr>
        <w:t xml:space="preserve">Die Ergebnisse des Forschungsprojektes “ICE 2025+” </w:t>
      </w:r>
      <w:r w:rsidR="003735BA">
        <w:rPr>
          <w:rFonts w:ascii="Flama Basic" w:hAnsi="Flama Basic" w:cs="Arial"/>
        </w:rPr>
        <w:t>werden</w:t>
      </w:r>
      <w:r w:rsidRPr="005E503A">
        <w:rPr>
          <w:rFonts w:ascii="Flama Basic" w:hAnsi="Flama Basic" w:cs="Arial"/>
        </w:rPr>
        <w:t xml:space="preserve"> im Frühjahr 2020 vorliegen. </w:t>
      </w:r>
    </w:p>
    <w:p w14:paraId="57C046B5" w14:textId="4B4982D3" w:rsidR="005E503A" w:rsidRDefault="005E503A" w:rsidP="005E503A">
      <w:pPr>
        <w:widowControl w:val="0"/>
        <w:tabs>
          <w:tab w:val="left" w:pos="6974"/>
        </w:tabs>
        <w:spacing w:after="240" w:line="276" w:lineRule="auto"/>
        <w:rPr>
          <w:rFonts w:ascii="Flama Basic" w:hAnsi="Flama Basic" w:cs="Arial"/>
        </w:rPr>
      </w:pPr>
      <w:r w:rsidRPr="005E503A">
        <w:rPr>
          <w:rFonts w:ascii="Flama Basic" w:hAnsi="Flama Basic" w:cs="Arial"/>
        </w:rPr>
        <w:t>Noch ist offen</w:t>
      </w:r>
      <w:r w:rsidR="003735BA">
        <w:rPr>
          <w:rFonts w:ascii="Flama Basic" w:hAnsi="Flama Basic" w:cs="Arial"/>
        </w:rPr>
        <w:t>,</w:t>
      </w:r>
      <w:r w:rsidRPr="005E503A">
        <w:rPr>
          <w:rFonts w:ascii="Flama Basic" w:hAnsi="Flama Basic" w:cs="Arial"/>
        </w:rPr>
        <w:t xml:space="preserve"> welche Antriebsstränge, Energieträger und Verkehrskonzepte den Personen- und Güterverkehr im Jahr 2050 bestimmen werden. Auf kurze und mittlere Sicht müssen energieeffiziente Hybridfahrzeuge und CO2-neutrale Kraftstoffe einen wirksamen Beitrag zu einer klimaneutralen Mobilität leisten. Darum fördert die FVV aus eigenen finanziellen Mitteln gezielt Projekte der vorwettbewerblichen </w:t>
      </w:r>
      <w:r w:rsidR="00541292">
        <w:rPr>
          <w:rFonts w:ascii="Flama Basic" w:hAnsi="Flama Basic" w:cs="Arial"/>
        </w:rPr>
        <w:t xml:space="preserve">Industriellen </w:t>
      </w:r>
      <w:r w:rsidRPr="005E503A">
        <w:rPr>
          <w:rFonts w:ascii="Flama Basic" w:hAnsi="Flama Basic" w:cs="Arial"/>
        </w:rPr>
        <w:t>Gemeinschaftsforschung</w:t>
      </w:r>
      <w:r w:rsidR="00541292">
        <w:rPr>
          <w:rFonts w:ascii="Flama Basic" w:hAnsi="Flama Basic" w:cs="Arial"/>
        </w:rPr>
        <w:t xml:space="preserve"> (IGF)</w:t>
      </w:r>
      <w:r w:rsidRPr="005E503A">
        <w:rPr>
          <w:rFonts w:ascii="Flama Basic" w:hAnsi="Flama Basic" w:cs="Arial"/>
        </w:rPr>
        <w:t>, um zum langfristigen Ziel einer „Zero-Impact-Emission-Mobilität“ beizutragen.</w:t>
      </w:r>
    </w:p>
    <w:p w14:paraId="5E2CC599" w14:textId="77777777" w:rsidR="005C1085" w:rsidRDefault="005C1085" w:rsidP="005E503A">
      <w:pPr>
        <w:widowControl w:val="0"/>
        <w:tabs>
          <w:tab w:val="left" w:pos="6974"/>
        </w:tabs>
        <w:spacing w:after="240" w:line="276" w:lineRule="auto"/>
        <w:rPr>
          <w:rFonts w:ascii="Flama Basic" w:hAnsi="Flama Basic" w:cs="Arial"/>
        </w:rPr>
      </w:pPr>
    </w:p>
    <w:p w14:paraId="0BF2BAD9" w14:textId="7F61FBAC" w:rsidR="003E7B81" w:rsidRDefault="009B6C94" w:rsidP="005E503A">
      <w:pPr>
        <w:widowControl w:val="0"/>
        <w:tabs>
          <w:tab w:val="left" w:pos="6974"/>
        </w:tabs>
        <w:spacing w:after="240" w:line="276" w:lineRule="auto"/>
        <w:rPr>
          <w:rFonts w:ascii="Flama Basic" w:hAnsi="Flama Basic" w:cs="Arial"/>
          <w:b/>
          <w:sz w:val="18"/>
          <w:szCs w:val="18"/>
        </w:rPr>
      </w:pPr>
      <w:r w:rsidRPr="005E503A">
        <w:rPr>
          <w:rFonts w:ascii="Flama Basic" w:hAnsi="Flama Basic" w:cs="Arial"/>
          <w:sz w:val="18"/>
          <w:szCs w:val="18"/>
        </w:rPr>
        <w:t xml:space="preserve">Weitere Informationen unter </w:t>
      </w:r>
      <w:hyperlink r:id="rId13" w:history="1">
        <w:r w:rsidRPr="009B6C94">
          <w:rPr>
            <w:rStyle w:val="Hyperlink"/>
            <w:rFonts w:ascii="Flama Basic" w:hAnsi="Flama Basic" w:cs="Arial"/>
            <w:b/>
            <w:color w:val="000000" w:themeColor="text1"/>
            <w:sz w:val="18"/>
            <w:szCs w:val="18"/>
          </w:rPr>
          <w:t>www.fvv-net.de | forschung | projekte</w:t>
        </w:r>
      </w:hyperlink>
    </w:p>
    <w:p w14:paraId="0665716A" w14:textId="77777777" w:rsidR="00C127D6" w:rsidRPr="005E503A" w:rsidRDefault="00E275E7" w:rsidP="00483225">
      <w:pPr>
        <w:tabs>
          <w:tab w:val="left" w:pos="5245"/>
        </w:tabs>
        <w:spacing w:after="240" w:line="276" w:lineRule="auto"/>
        <w:rPr>
          <w:rFonts w:ascii="Flama Basic" w:hAnsi="Flama Basic" w:cs="Arial"/>
          <w:sz w:val="16"/>
          <w:szCs w:val="16"/>
        </w:rPr>
      </w:pPr>
      <w:r w:rsidRPr="005E503A">
        <w:rPr>
          <w:rFonts w:ascii="Flama Basic" w:hAnsi="Flama Basic" w:cs="Arial"/>
          <w:b/>
          <w:sz w:val="28"/>
          <w:szCs w:val="28"/>
        </w:rPr>
        <w:br w:type="column"/>
      </w:r>
      <w:r w:rsidR="005E6CB6" w:rsidRPr="005E503A">
        <w:rPr>
          <w:rFonts w:ascii="Flama Basic" w:hAnsi="Flama Basic" w:cs="Arial"/>
          <w:b/>
          <w:sz w:val="28"/>
          <w:szCs w:val="28"/>
        </w:rPr>
        <w:lastRenderedPageBreak/>
        <w:t>Bildmaterial</w:t>
      </w:r>
    </w:p>
    <w:p w14:paraId="6B941F6A" w14:textId="25375885" w:rsidR="00A74263" w:rsidRPr="005E503A" w:rsidRDefault="00A74263" w:rsidP="00A50FED">
      <w:pPr>
        <w:spacing w:after="240" w:line="276" w:lineRule="auto"/>
        <w:ind w:right="2629"/>
        <w:rPr>
          <w:rFonts w:ascii="Flama Basic" w:hAnsi="Flama Basic" w:cs="Arial"/>
        </w:rPr>
      </w:pPr>
      <w:r>
        <w:rPr>
          <w:rFonts w:ascii="Flama Basic" w:hAnsi="Flama Basic" w:cs="Arial"/>
        </w:rPr>
        <w:t>High-Tech-Verbrennungsmotoren sollen durch Industrielle Gemeinschaftsforschung deutlich weniger Kraftstoff verbrauchen</w:t>
      </w:r>
    </w:p>
    <w:p w14:paraId="669AC288" w14:textId="5C046E36" w:rsidR="00D64F10" w:rsidRPr="005E503A" w:rsidRDefault="000215E4" w:rsidP="00483225">
      <w:pPr>
        <w:tabs>
          <w:tab w:val="left" w:pos="5245"/>
        </w:tabs>
        <w:spacing w:after="240" w:line="276" w:lineRule="auto"/>
        <w:rPr>
          <w:rFonts w:ascii="Flama Basic" w:hAnsi="Flama Basic" w:cs="Arial"/>
        </w:rPr>
      </w:pPr>
      <w:r>
        <w:rPr>
          <w:noProof/>
        </w:rPr>
        <w:drawing>
          <wp:inline distT="0" distB="0" distL="0" distR="0" wp14:anchorId="03FB3EBB" wp14:editId="1EB1FAC0">
            <wp:extent cx="3268800" cy="1839600"/>
            <wp:effectExtent l="0" t="0" r="8255" b="825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68800" cy="1839600"/>
                    </a:xfrm>
                    <a:prstGeom prst="rect">
                      <a:avLst/>
                    </a:prstGeom>
                    <a:noFill/>
                    <a:ln>
                      <a:noFill/>
                    </a:ln>
                  </pic:spPr>
                </pic:pic>
              </a:graphicData>
            </a:graphic>
          </wp:inline>
        </w:drawing>
      </w:r>
    </w:p>
    <w:p w14:paraId="5A25CC2C" w14:textId="0C3D9C91" w:rsidR="00305D6F" w:rsidRPr="005E503A" w:rsidRDefault="000215E4" w:rsidP="00A50FED">
      <w:pPr>
        <w:spacing w:after="240" w:line="276" w:lineRule="auto"/>
        <w:ind w:right="2629"/>
        <w:rPr>
          <w:rFonts w:ascii="Flama Basic" w:hAnsi="Flama Basic" w:cs="Arial"/>
        </w:rPr>
      </w:pPr>
      <w:r>
        <w:rPr>
          <w:rFonts w:ascii="Flama Basic" w:hAnsi="Flama Basic" w:cs="Arial"/>
        </w:rPr>
        <w:t xml:space="preserve">1 | Motorprüfstand zur Erforschung des elektrifizierten Antriebsstrangs </w:t>
      </w:r>
      <w:r w:rsidR="009B6C94">
        <w:rPr>
          <w:rFonts w:ascii="Flama Basic" w:hAnsi="Flama Basic" w:cs="Arial"/>
        </w:rPr>
        <w:t>a</w:t>
      </w:r>
      <w:r>
        <w:rPr>
          <w:rFonts w:ascii="Flama Basic" w:hAnsi="Flama Basic" w:cs="Arial"/>
        </w:rPr>
        <w:t xml:space="preserve">m Center for Mobile Propulsion </w:t>
      </w:r>
      <w:r w:rsidR="003E7B81">
        <w:rPr>
          <w:rFonts w:ascii="Flama Basic" w:hAnsi="Flama Basic" w:cs="Arial"/>
        </w:rPr>
        <w:t>(CMP)</w:t>
      </w:r>
      <w:r w:rsidR="003E7B81">
        <w:rPr>
          <w:rFonts w:ascii="Flama Basic" w:hAnsi="Flama Basic" w:cs="Arial"/>
        </w:rPr>
        <w:br/>
        <w:t>© Peter Winandy | RWTH Aachen</w:t>
      </w:r>
    </w:p>
    <w:p w14:paraId="77169BFB" w14:textId="1926B753" w:rsidR="004C1906" w:rsidRDefault="000215E4" w:rsidP="003E7B81">
      <w:pPr>
        <w:spacing w:after="240" w:line="276" w:lineRule="auto"/>
        <w:ind w:right="2204"/>
        <w:rPr>
          <w:rFonts w:ascii="Flama Basic" w:hAnsi="Flama Basic" w:cs="Arial"/>
        </w:rPr>
      </w:pPr>
      <w:r>
        <w:rPr>
          <w:noProof/>
        </w:rPr>
        <w:drawing>
          <wp:inline distT="0" distB="0" distL="0" distR="0" wp14:anchorId="54A8F775" wp14:editId="2CED6501">
            <wp:extent cx="3276000" cy="1839600"/>
            <wp:effectExtent l="0" t="0" r="635" b="825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76000" cy="1839600"/>
                    </a:xfrm>
                    <a:prstGeom prst="rect">
                      <a:avLst/>
                    </a:prstGeom>
                    <a:noFill/>
                    <a:ln>
                      <a:noFill/>
                    </a:ln>
                  </pic:spPr>
                </pic:pic>
              </a:graphicData>
            </a:graphic>
          </wp:inline>
        </w:drawing>
      </w:r>
    </w:p>
    <w:p w14:paraId="7D53ABE3" w14:textId="046BF125" w:rsidR="003E7B81" w:rsidRDefault="003E7B81" w:rsidP="00A50FED">
      <w:pPr>
        <w:spacing w:after="240" w:line="276" w:lineRule="auto"/>
        <w:ind w:right="2629"/>
        <w:rPr>
          <w:rFonts w:ascii="Flama Basic" w:hAnsi="Flama Basic" w:cs="Arial"/>
        </w:rPr>
      </w:pPr>
      <w:r>
        <w:rPr>
          <w:rFonts w:ascii="Flama Basic" w:hAnsi="Flama Basic" w:cs="Arial"/>
        </w:rPr>
        <w:t xml:space="preserve">2 | Wasser-Zusatzeinspritzung mobilisiert </w:t>
      </w:r>
      <w:r w:rsidR="009B6C94">
        <w:rPr>
          <w:rFonts w:ascii="Flama Basic" w:hAnsi="Flama Basic" w:cs="Arial"/>
        </w:rPr>
        <w:t xml:space="preserve">mehr </w:t>
      </w:r>
      <w:r>
        <w:rPr>
          <w:rFonts w:ascii="Flama Basic" w:hAnsi="Flama Basic" w:cs="Arial"/>
        </w:rPr>
        <w:t>Leistung</w:t>
      </w:r>
      <w:r w:rsidR="009B6C94">
        <w:rPr>
          <w:rFonts w:ascii="Flama Basic" w:hAnsi="Flama Basic" w:cs="Arial"/>
        </w:rPr>
        <w:t xml:space="preserve"> </w:t>
      </w:r>
      <w:r>
        <w:rPr>
          <w:rFonts w:ascii="Flama Basic" w:hAnsi="Flama Basic" w:cs="Arial"/>
        </w:rPr>
        <w:t>und senkt den Verbrauch</w:t>
      </w:r>
      <w:r>
        <w:rPr>
          <w:rFonts w:ascii="Flama Basic" w:hAnsi="Flama Basic" w:cs="Arial"/>
        </w:rPr>
        <w:br/>
        <w:t>© vka | RWTH Aachen</w:t>
      </w:r>
    </w:p>
    <w:p w14:paraId="7E83850F" w14:textId="77777777" w:rsidR="003E7B81" w:rsidRPr="005E503A" w:rsidRDefault="003E7B81" w:rsidP="003E7B81">
      <w:pPr>
        <w:spacing w:after="240" w:line="276" w:lineRule="auto"/>
        <w:ind w:right="2204"/>
        <w:rPr>
          <w:rFonts w:ascii="Flama Basic" w:hAnsi="Flama Basic" w:cs="Arial"/>
        </w:rPr>
      </w:pPr>
    </w:p>
    <w:p w14:paraId="56A7DBF3" w14:textId="410DD8F8" w:rsidR="00F56F92" w:rsidRPr="005E503A" w:rsidRDefault="001842F4" w:rsidP="00483225">
      <w:pPr>
        <w:tabs>
          <w:tab w:val="left" w:pos="5245"/>
        </w:tabs>
        <w:spacing w:after="240" w:line="276" w:lineRule="auto"/>
        <w:rPr>
          <w:rFonts w:ascii="Flama Basic" w:hAnsi="Flama Basic" w:cs="Arial"/>
          <w:b/>
          <w:sz w:val="18"/>
          <w:szCs w:val="18"/>
        </w:rPr>
      </w:pPr>
      <w:r w:rsidRPr="005E503A">
        <w:rPr>
          <w:rFonts w:ascii="Flama Basic" w:hAnsi="Flama Basic" w:cs="Arial"/>
          <w:sz w:val="18"/>
          <w:szCs w:val="18"/>
        </w:rPr>
        <w:t>Downl</w:t>
      </w:r>
      <w:r w:rsidR="00A952FC" w:rsidRPr="005E503A">
        <w:rPr>
          <w:rFonts w:ascii="Flama Basic" w:hAnsi="Flama Basic" w:cs="Arial"/>
          <w:sz w:val="18"/>
          <w:szCs w:val="18"/>
        </w:rPr>
        <w:t>o</w:t>
      </w:r>
      <w:r w:rsidRPr="005E503A">
        <w:rPr>
          <w:rFonts w:ascii="Flama Basic" w:hAnsi="Flama Basic" w:cs="Arial"/>
          <w:sz w:val="18"/>
          <w:szCs w:val="18"/>
        </w:rPr>
        <w:t>a</w:t>
      </w:r>
      <w:r w:rsidR="00A952FC" w:rsidRPr="005E503A">
        <w:rPr>
          <w:rFonts w:ascii="Flama Basic" w:hAnsi="Flama Basic" w:cs="Arial"/>
          <w:sz w:val="18"/>
          <w:szCs w:val="18"/>
        </w:rPr>
        <w:t>d unter</w:t>
      </w:r>
      <w:r w:rsidR="00675EEE" w:rsidRPr="005E503A">
        <w:rPr>
          <w:rFonts w:ascii="Flama Basic" w:hAnsi="Flama Basic" w:cs="Arial"/>
          <w:b/>
          <w:sz w:val="18"/>
          <w:szCs w:val="18"/>
        </w:rPr>
        <w:t xml:space="preserve"> </w:t>
      </w:r>
      <w:hyperlink r:id="rId16" w:history="1">
        <w:r w:rsidR="005C1085" w:rsidRPr="005C1085">
          <w:rPr>
            <w:rStyle w:val="Hyperlink"/>
            <w:rFonts w:ascii="Flama Basic" w:hAnsi="Flama Basic" w:cs="Arial"/>
            <w:b/>
            <w:color w:val="000000" w:themeColor="text1"/>
            <w:sz w:val="18"/>
            <w:szCs w:val="18"/>
          </w:rPr>
          <w:t>www.fvv-net.de | medien | presse</w:t>
        </w:r>
      </w:hyperlink>
    </w:p>
    <w:p w14:paraId="00ADEEEB" w14:textId="6BDAA4A0" w:rsidR="003E7B81" w:rsidRDefault="003E7B81">
      <w:pPr>
        <w:rPr>
          <w:rFonts w:ascii="Flama Basic" w:hAnsi="Flama Basic" w:cs="Arial"/>
        </w:rPr>
      </w:pPr>
      <w:r>
        <w:rPr>
          <w:rFonts w:ascii="Flama Basic" w:hAnsi="Flama Basic" w:cs="Arial"/>
        </w:rPr>
        <w:br w:type="page"/>
      </w:r>
    </w:p>
    <w:p w14:paraId="2BB36798" w14:textId="77777777" w:rsidR="00A022CA" w:rsidRPr="005E503A" w:rsidRDefault="007E2849" w:rsidP="00483225">
      <w:pPr>
        <w:tabs>
          <w:tab w:val="left" w:pos="5245"/>
        </w:tabs>
        <w:spacing w:after="240" w:line="276" w:lineRule="auto"/>
        <w:rPr>
          <w:rFonts w:ascii="Flama Basic" w:hAnsi="Flama Basic" w:cs="Arial"/>
          <w:sz w:val="18"/>
          <w:szCs w:val="18"/>
        </w:rPr>
      </w:pPr>
      <w:r w:rsidRPr="005E503A">
        <w:rPr>
          <w:rFonts w:ascii="Flama Basic" w:hAnsi="Flama Basic" w:cs="Arial"/>
          <w:b/>
          <w:sz w:val="28"/>
          <w:szCs w:val="28"/>
        </w:rPr>
        <w:lastRenderedPageBreak/>
        <w:t>Die FVV</w:t>
      </w:r>
      <w:r w:rsidR="00A022CA" w:rsidRPr="005E503A">
        <w:rPr>
          <w:rFonts w:ascii="Flama Basic" w:hAnsi="Flama Basic" w:cs="Arial"/>
          <w:sz w:val="18"/>
          <w:szCs w:val="18"/>
        </w:rPr>
        <w:t xml:space="preserve"> </w:t>
      </w:r>
    </w:p>
    <w:p w14:paraId="1C99EADE" w14:textId="7224775D" w:rsidR="00993791" w:rsidRPr="005E503A" w:rsidRDefault="00993791" w:rsidP="00993791">
      <w:pPr>
        <w:widowControl w:val="0"/>
        <w:tabs>
          <w:tab w:val="left" w:pos="6974"/>
        </w:tabs>
        <w:spacing w:after="240" w:line="276" w:lineRule="auto"/>
        <w:rPr>
          <w:rFonts w:ascii="Flama Basic" w:hAnsi="Flama Basic" w:cs="Arial"/>
        </w:rPr>
      </w:pPr>
      <w:r w:rsidRPr="005E503A">
        <w:rPr>
          <w:rFonts w:ascii="Flama Basic" w:hAnsi="Flama Basic" w:cs="Arial"/>
        </w:rPr>
        <w:t xml:space="preserve">Die Forschungsvereinigung Verbrennungskraftmaschinen (FVV) ist ein weltweit einmaliges Netzwerk von Unternehmen, Forschungsstellen und Fördergebern. In der FVV arbeiten </w:t>
      </w:r>
      <w:r w:rsidR="001B6E16" w:rsidRPr="005E503A">
        <w:rPr>
          <w:rFonts w:ascii="Flama Basic" w:hAnsi="Flama Basic" w:cs="Arial"/>
        </w:rPr>
        <w:t>im Rahmen der vorwettbewerblichen Industriellen Gemeinschaftsforschung</w:t>
      </w:r>
      <w:r w:rsidR="001B6E16" w:rsidRPr="005E503A">
        <w:rPr>
          <w:rFonts w:cs="Arial"/>
        </w:rPr>
        <w:t xml:space="preserve"> </w:t>
      </w:r>
      <w:r w:rsidR="001B6E16" w:rsidRPr="005E503A">
        <w:rPr>
          <w:rFonts w:ascii="Flama Basic" w:hAnsi="Flama Basic" w:cs="Arial"/>
        </w:rPr>
        <w:t xml:space="preserve">(IGF) </w:t>
      </w:r>
      <w:r w:rsidRPr="005E503A">
        <w:rPr>
          <w:rFonts w:ascii="Flama Basic" w:hAnsi="Flama Basic" w:cs="Arial"/>
        </w:rPr>
        <w:t>die Hersteller von Fahrzeug-/Industriemotoren</w:t>
      </w:r>
      <w:r w:rsidR="005C1085">
        <w:rPr>
          <w:rFonts w:ascii="Flama Basic" w:hAnsi="Flama Basic" w:cs="Arial"/>
        </w:rPr>
        <w:t>, Brennstoffzellen</w:t>
      </w:r>
      <w:r w:rsidRPr="005E503A">
        <w:rPr>
          <w:rFonts w:ascii="Flama Basic" w:hAnsi="Flama Basic" w:cs="Arial"/>
        </w:rPr>
        <w:t xml:space="preserve"> und Turbomaschinen sowie deren Zulieferer und Entwicklungsdienstleister gemeinsam mit Universitäten und anderen Forschungseinrichtungen an Spitzentechnologien. Das Ziel ist, Motoren und Turbinen noch effizienter, sauberer und nachhaltiger zu betreiben </w:t>
      </w:r>
      <w:r w:rsidR="00F44012">
        <w:rPr>
          <w:rFonts w:ascii="Flama Basic" w:hAnsi="Flama Basic" w:cs="Arial"/>
        </w:rPr>
        <w:t>-</w:t>
      </w:r>
      <w:r w:rsidRPr="005E503A">
        <w:rPr>
          <w:rFonts w:ascii="Flama Basic" w:hAnsi="Flama Basic" w:cs="Arial"/>
        </w:rPr>
        <w:t xml:space="preserve"> zum Vorteil von Gesellschaft, Umwelt und Industrie.</w:t>
      </w:r>
    </w:p>
    <w:p w14:paraId="57D411EA" w14:textId="77777777" w:rsidR="00993791" w:rsidRPr="005E503A" w:rsidRDefault="00993791" w:rsidP="00993791">
      <w:pPr>
        <w:widowControl w:val="0"/>
        <w:tabs>
          <w:tab w:val="left" w:pos="6974"/>
        </w:tabs>
        <w:spacing w:after="240" w:line="276" w:lineRule="auto"/>
        <w:rPr>
          <w:rFonts w:ascii="Flama Basic" w:hAnsi="Flama Basic" w:cs="Arial"/>
        </w:rPr>
      </w:pPr>
      <w:r w:rsidRPr="005E503A">
        <w:rPr>
          <w:rFonts w:ascii="Flama Basic" w:hAnsi="Flama Basic" w:cs="Arial"/>
        </w:rPr>
        <w:t>Verbrennungskraftmaschinen garantieren individuelle Mobilität und Transport, Energieversorgung und industrielle Wertschöpfung. Die Innovationskraft der Branche und ihr wirtschaftlicher Erfolg leisten einen signifikanten Beitrag zum gesellschaftlichen Wohlstand. Als gemeinnütziger Verein unterstützen wir die Entwicklung unserer Mitglieder aus kleinen, mittleren und großen Unternehmen und die Förderung des wissenschaftlichen Nachwuchses durch gemeinsame vorwettbewerbliche Forschung.</w:t>
      </w:r>
    </w:p>
    <w:p w14:paraId="7DC0163C" w14:textId="6FFCF458" w:rsidR="00993791" w:rsidRDefault="00993791" w:rsidP="00993791">
      <w:pPr>
        <w:widowControl w:val="0"/>
        <w:tabs>
          <w:tab w:val="left" w:pos="6974"/>
        </w:tabs>
        <w:spacing w:after="240" w:line="276" w:lineRule="auto"/>
        <w:rPr>
          <w:rFonts w:ascii="Flama Basic" w:hAnsi="Flama Basic" w:cs="Arial"/>
        </w:rPr>
      </w:pPr>
      <w:r w:rsidRPr="005E503A">
        <w:rPr>
          <w:rFonts w:ascii="Flama Basic" w:hAnsi="Flama Basic" w:cs="Arial"/>
        </w:rPr>
        <w:t xml:space="preserve">Die FVV ist Mitglied der Arbeitsgemeinschaft industrieller Forschungsvereinigungen (AiF) </w:t>
      </w:r>
      <w:r w:rsidR="00F44012">
        <w:rPr>
          <w:rFonts w:ascii="Flama Basic" w:hAnsi="Flama Basic" w:cs="Arial"/>
        </w:rPr>
        <w:t>-</w:t>
      </w:r>
      <w:r w:rsidRPr="005E503A">
        <w:rPr>
          <w:rFonts w:ascii="Flama Basic" w:hAnsi="Flama Basic" w:cs="Arial"/>
        </w:rPr>
        <w:t xml:space="preserve"> dem Forschungsnetzwerk für den Mittelstand in Deutschland. Seit Gründung der Forschungsvereinigung im J</w:t>
      </w:r>
      <w:r w:rsidR="002A461C" w:rsidRPr="005E503A">
        <w:rPr>
          <w:rFonts w:ascii="Flama Basic" w:hAnsi="Flama Basic" w:cs="Arial"/>
        </w:rPr>
        <w:t>ahr 1956 hat die FVV mehr als 50</w:t>
      </w:r>
      <w:r w:rsidRPr="005E503A">
        <w:rPr>
          <w:rFonts w:ascii="Flama Basic" w:hAnsi="Flama Basic" w:cs="Arial"/>
        </w:rPr>
        <w:t>0 Mio. Euro in 1.200 Forschungsprojekten investiert.</w:t>
      </w:r>
    </w:p>
    <w:p w14:paraId="7E402F42" w14:textId="77777777" w:rsidR="00E46AF9" w:rsidRPr="005E503A" w:rsidRDefault="00E46AF9" w:rsidP="00993791">
      <w:pPr>
        <w:widowControl w:val="0"/>
        <w:tabs>
          <w:tab w:val="left" w:pos="6974"/>
        </w:tabs>
        <w:spacing w:after="240" w:line="276" w:lineRule="auto"/>
        <w:rPr>
          <w:rFonts w:ascii="Flama Basic" w:hAnsi="Flama Basic" w:cs="Arial"/>
        </w:rPr>
      </w:pPr>
    </w:p>
    <w:p w14:paraId="4D21E43F" w14:textId="2AD945A2" w:rsidR="00993791" w:rsidRPr="005E503A" w:rsidRDefault="00F73B71" w:rsidP="00483225">
      <w:pPr>
        <w:tabs>
          <w:tab w:val="left" w:pos="5245"/>
        </w:tabs>
        <w:spacing w:after="240" w:line="276" w:lineRule="auto"/>
        <w:rPr>
          <w:rFonts w:ascii="Flama Basic" w:hAnsi="Flama Basic" w:cs="Arial"/>
          <w:b/>
          <w:sz w:val="18"/>
          <w:szCs w:val="18"/>
        </w:rPr>
      </w:pPr>
      <w:r w:rsidRPr="005E503A">
        <w:rPr>
          <w:rFonts w:ascii="Flama Basic" w:hAnsi="Flama Basic" w:cs="Arial"/>
          <w:sz w:val="18"/>
          <w:szCs w:val="18"/>
        </w:rPr>
        <w:t xml:space="preserve">Weitere Informationen unter </w:t>
      </w:r>
      <w:hyperlink r:id="rId17" w:history="1">
        <w:r w:rsidRPr="00E46AF9">
          <w:rPr>
            <w:rStyle w:val="Hyperlink"/>
            <w:rFonts w:ascii="Flama Basic" w:hAnsi="Flama Basic" w:cs="Arial"/>
            <w:b/>
            <w:color w:val="000000" w:themeColor="text1"/>
            <w:sz w:val="18"/>
            <w:szCs w:val="18"/>
          </w:rPr>
          <w:t>www.fvv-net.de</w:t>
        </w:r>
      </w:hyperlink>
    </w:p>
    <w:sectPr w:rsidR="00993791" w:rsidRPr="005E503A" w:rsidSect="007A028D">
      <w:type w:val="continuous"/>
      <w:pgSz w:w="11900" w:h="16840"/>
      <w:pgMar w:top="2268" w:right="2608" w:bottom="851" w:left="1418" w:header="709" w:footer="454" w:gutter="0"/>
      <w:pgNumType w:start="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6DEFB8" w14:textId="77777777" w:rsidR="0094574B" w:rsidRDefault="0094574B" w:rsidP="00D9617C">
      <w:r>
        <w:separator/>
      </w:r>
    </w:p>
  </w:endnote>
  <w:endnote w:type="continuationSeparator" w:id="0">
    <w:p w14:paraId="2EA1C2BD" w14:textId="77777777" w:rsidR="0094574B" w:rsidRDefault="0094574B" w:rsidP="00D961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MinionPro-Regular">
    <w:panose1 w:val="00000000000000000000"/>
    <w:charset w:val="4D"/>
    <w:family w:val="auto"/>
    <w:notTrueType/>
    <w:pitch w:val="default"/>
    <w:sig w:usb0="00000003" w:usb1="00000000" w:usb2="00000000" w:usb3="00000000" w:csb0="00000001" w:csb1="00000000"/>
  </w:font>
  <w:font w:name="StoneSansLT">
    <w:altName w:val="StoneSans LT"/>
    <w:panose1 w:val="00000000000000000000"/>
    <w:charset w:val="4D"/>
    <w:family w:val="auto"/>
    <w:notTrueType/>
    <w:pitch w:val="default"/>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Flama-Book">
    <w:panose1 w:val="02000000000000000000"/>
    <w:charset w:val="00"/>
    <w:family w:val="auto"/>
    <w:pitch w:val="variable"/>
    <w:sig w:usb0="A00000AF" w:usb1="4000207B" w:usb2="00000000" w:usb3="00000000" w:csb0="0000008B" w:csb1="00000000"/>
  </w:font>
  <w:font w:name="Flama Basic">
    <w:panose1 w:val="02000000000000000000"/>
    <w:charset w:val="00"/>
    <w:family w:val="modern"/>
    <w:notTrueType/>
    <w:pitch w:val="variable"/>
    <w:sig w:usb0="A00000FF" w:usb1="4000E07B" w:usb2="00000000" w:usb3="00000000" w:csb0="0000009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2AC9F5" w14:textId="77777777" w:rsidR="00454B81" w:rsidRDefault="00454B8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04B0B0" w14:textId="77777777" w:rsidR="009D2699" w:rsidRPr="000376E1" w:rsidRDefault="009D2699" w:rsidP="00E44BA9">
    <w:pPr>
      <w:pStyle w:val="Fuzeile"/>
      <w:jc w:val="right"/>
      <w:rPr>
        <w:rFonts w:ascii="Arial" w:hAnsi="Arial" w:cs="Arial"/>
        <w:color w:val="5B7E95"/>
        <w:sz w:val="15"/>
        <w:szCs w:val="15"/>
      </w:rPr>
    </w:pPr>
    <w:r>
      <w:rPr>
        <w:rFonts w:ascii="Arial" w:hAnsi="Arial" w:cs="Arial"/>
        <w:noProof/>
        <w:color w:val="5B7E95"/>
        <w:sz w:val="15"/>
        <w:szCs w:val="15"/>
      </w:rPr>
      <mc:AlternateContent>
        <mc:Choice Requires="wps">
          <w:drawing>
            <wp:anchor distT="0" distB="0" distL="114300" distR="114300" simplePos="0" relativeHeight="251682815" behindDoc="0" locked="0" layoutInCell="1" allowOverlap="1" wp14:anchorId="659D11C5" wp14:editId="55BFB2B1">
              <wp:simplePos x="0" y="0"/>
              <wp:positionH relativeFrom="page">
                <wp:posOffset>6228715</wp:posOffset>
              </wp:positionH>
              <wp:positionV relativeFrom="page">
                <wp:posOffset>10261600</wp:posOffset>
              </wp:positionV>
              <wp:extent cx="643467" cy="237067"/>
              <wp:effectExtent l="0" t="0" r="0" b="0"/>
              <wp:wrapNone/>
              <wp:docPr id="19" name="Textfeld 19"/>
              <wp:cNvGraphicFramePr/>
              <a:graphic xmlns:a="http://schemas.openxmlformats.org/drawingml/2006/main">
                <a:graphicData uri="http://schemas.microsoft.com/office/word/2010/wordprocessingShape">
                  <wps:wsp>
                    <wps:cNvSpPr txBox="1"/>
                    <wps:spPr>
                      <a:xfrm>
                        <a:off x="0" y="0"/>
                        <a:ext cx="643467" cy="237067"/>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7A8513E" w14:textId="77777777" w:rsidR="009D2699" w:rsidRPr="00513D18" w:rsidRDefault="009D2699" w:rsidP="00422EB1">
                          <w:pPr>
                            <w:pStyle w:val="Fuzeile"/>
                            <w:jc w:val="right"/>
                            <w:rPr>
                              <w:rFonts w:ascii="Flama Basic" w:hAnsi="Flama Basic" w:cs="Arial"/>
                              <w:color w:val="5B7E95"/>
                              <w:sz w:val="15"/>
                              <w:szCs w:val="15"/>
                            </w:rPr>
                          </w:pPr>
                          <w:r w:rsidRPr="00513D18">
                            <w:rPr>
                              <w:rStyle w:val="Seitenzahl"/>
                              <w:rFonts w:ascii="Flama Basic" w:hAnsi="Flama Basic" w:cs="Arial"/>
                              <w:color w:val="5B7E95"/>
                              <w:sz w:val="15"/>
                              <w:szCs w:val="15"/>
                            </w:rPr>
                            <w:t xml:space="preserve">Seite </w:t>
                          </w:r>
                          <w:r w:rsidRPr="00513D18">
                            <w:rPr>
                              <w:rStyle w:val="Seitenzahl"/>
                              <w:rFonts w:ascii="Flama Basic" w:hAnsi="Flama Basic" w:cs="Arial"/>
                              <w:color w:val="5B7E95"/>
                              <w:sz w:val="15"/>
                              <w:szCs w:val="15"/>
                            </w:rPr>
                            <w:fldChar w:fldCharType="begin"/>
                          </w:r>
                          <w:r w:rsidRPr="00513D18">
                            <w:rPr>
                              <w:rStyle w:val="Seitenzahl"/>
                              <w:rFonts w:ascii="Flama Basic" w:hAnsi="Flama Basic" w:cs="Arial"/>
                              <w:color w:val="5B7E95"/>
                              <w:sz w:val="15"/>
                              <w:szCs w:val="15"/>
                            </w:rPr>
                            <w:instrText xml:space="preserve"> PAGE </w:instrText>
                          </w:r>
                          <w:r w:rsidRPr="00513D18">
                            <w:rPr>
                              <w:rStyle w:val="Seitenzahl"/>
                              <w:rFonts w:ascii="Flama Basic" w:hAnsi="Flama Basic" w:cs="Arial"/>
                              <w:color w:val="5B7E95"/>
                              <w:sz w:val="15"/>
                              <w:szCs w:val="15"/>
                            </w:rPr>
                            <w:fldChar w:fldCharType="separate"/>
                          </w:r>
                          <w:r w:rsidR="005E503A">
                            <w:rPr>
                              <w:rStyle w:val="Seitenzahl"/>
                              <w:rFonts w:ascii="Flama Basic" w:hAnsi="Flama Basic" w:cs="Arial"/>
                              <w:noProof/>
                              <w:color w:val="5B7E95"/>
                              <w:sz w:val="15"/>
                              <w:szCs w:val="15"/>
                            </w:rPr>
                            <w:t>2</w:t>
                          </w:r>
                          <w:r w:rsidRPr="00513D18">
                            <w:rPr>
                              <w:rStyle w:val="Seitenzahl"/>
                              <w:rFonts w:ascii="Flama Basic" w:hAnsi="Flama Basic" w:cs="Arial"/>
                              <w:color w:val="5B7E95"/>
                              <w:sz w:val="15"/>
                              <w:szCs w:val="15"/>
                            </w:rPr>
                            <w:fldChar w:fldCharType="end"/>
                          </w:r>
                          <w:r w:rsidR="00513D18">
                            <w:rPr>
                              <w:rStyle w:val="Seitenzahl"/>
                              <w:rFonts w:ascii="Flama Basic" w:hAnsi="Flama Basic" w:cs="Arial"/>
                              <w:color w:val="5B7E95"/>
                              <w:sz w:val="15"/>
                              <w:szCs w:val="15"/>
                            </w:rPr>
                            <w:t xml:space="preserve"> | </w:t>
                          </w:r>
                          <w:r w:rsidRPr="00513D18">
                            <w:rPr>
                              <w:rStyle w:val="Seitenzahl"/>
                              <w:rFonts w:ascii="Flama Basic" w:hAnsi="Flama Basic" w:cs="Arial"/>
                              <w:color w:val="5B7E95"/>
                              <w:sz w:val="15"/>
                              <w:szCs w:val="15"/>
                            </w:rPr>
                            <w:fldChar w:fldCharType="begin"/>
                          </w:r>
                          <w:r w:rsidRPr="00513D18">
                            <w:rPr>
                              <w:rStyle w:val="Seitenzahl"/>
                              <w:rFonts w:ascii="Flama Basic" w:hAnsi="Flama Basic" w:cs="Arial"/>
                              <w:color w:val="5B7E95"/>
                              <w:sz w:val="15"/>
                              <w:szCs w:val="15"/>
                            </w:rPr>
                            <w:instrText xml:space="preserve"> NUMPAGES </w:instrText>
                          </w:r>
                          <w:r w:rsidRPr="00513D18">
                            <w:rPr>
                              <w:rStyle w:val="Seitenzahl"/>
                              <w:rFonts w:ascii="Flama Basic" w:hAnsi="Flama Basic" w:cs="Arial"/>
                              <w:color w:val="5B7E95"/>
                              <w:sz w:val="15"/>
                              <w:szCs w:val="15"/>
                            </w:rPr>
                            <w:fldChar w:fldCharType="separate"/>
                          </w:r>
                          <w:r w:rsidR="005E503A">
                            <w:rPr>
                              <w:rStyle w:val="Seitenzahl"/>
                              <w:rFonts w:ascii="Flama Basic" w:hAnsi="Flama Basic" w:cs="Arial"/>
                              <w:noProof/>
                              <w:color w:val="5B7E95"/>
                              <w:sz w:val="15"/>
                              <w:szCs w:val="15"/>
                            </w:rPr>
                            <w:t>3</w:t>
                          </w:r>
                          <w:r w:rsidRPr="00513D18">
                            <w:rPr>
                              <w:rStyle w:val="Seitenzahl"/>
                              <w:rFonts w:ascii="Flama Basic" w:hAnsi="Flama Basic" w:cs="Arial"/>
                              <w:color w:val="5B7E95"/>
                              <w:sz w:val="15"/>
                              <w:szCs w:val="15"/>
                            </w:rPr>
                            <w:fldChar w:fldCharType="end"/>
                          </w:r>
                        </w:p>
                        <w:p w14:paraId="6F41AD3C" w14:textId="77777777" w:rsidR="009D2699" w:rsidRDefault="009D2699" w:rsidP="00422EB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659D11C5" id="_x0000_t202" coordsize="21600,21600" o:spt="202" path="m,l,21600r21600,l21600,xe">
              <v:stroke joinstyle="miter"/>
              <v:path gradientshapeok="t" o:connecttype="rect"/>
            </v:shapetype>
            <v:shape id="Textfeld 19" o:spid="_x0000_s1026" type="#_x0000_t202" style="position:absolute;left:0;text-align:left;margin-left:490.45pt;margin-top:808pt;width:50.65pt;height:18.65pt;z-index:251682815;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" filled="f" stroked="f">
              <v:textbox>
                <w:txbxContent>
                  <w:p w14:paraId="57A8513E" w14:textId="77777777" w:rsidR="009D2699" w:rsidRPr="00513D18" w:rsidRDefault="009D2699" w:rsidP="00422EB1">
                    <w:pPr>
                      <w:pStyle w:val="Fuzeile"/>
                      <w:jc w:val="right"/>
                      <w:rPr>
                        <w:rFonts w:ascii="Flama Basic" w:hAnsi="Flama Basic" w:cs="Arial"/>
                        <w:color w:val="5B7E95"/>
                        <w:sz w:val="15"/>
                        <w:szCs w:val="15"/>
                      </w:rPr>
                    </w:pPr>
                    <w:r w:rsidRPr="00513D18">
                      <w:rPr>
                        <w:rStyle w:val="Seitenzahl"/>
                        <w:rFonts w:ascii="Flama Basic" w:hAnsi="Flama Basic" w:cs="Arial"/>
                        <w:color w:val="5B7E95"/>
                        <w:sz w:val="15"/>
                        <w:szCs w:val="15"/>
                      </w:rPr>
                      <w:t xml:space="preserve">Seite </w:t>
                    </w:r>
                    <w:r w:rsidRPr="00513D18">
                      <w:rPr>
                        <w:rStyle w:val="Seitenzahl"/>
                        <w:rFonts w:ascii="Flama Basic" w:hAnsi="Flama Basic" w:cs="Arial"/>
                        <w:color w:val="5B7E95"/>
                        <w:sz w:val="15"/>
                        <w:szCs w:val="15"/>
                      </w:rPr>
                      <w:fldChar w:fldCharType="begin"/>
                    </w:r>
                    <w:r w:rsidRPr="00513D18">
                      <w:rPr>
                        <w:rStyle w:val="Seitenzahl"/>
                        <w:rFonts w:ascii="Flama Basic" w:hAnsi="Flama Basic" w:cs="Arial"/>
                        <w:color w:val="5B7E95"/>
                        <w:sz w:val="15"/>
                        <w:szCs w:val="15"/>
                      </w:rPr>
                      <w:instrText xml:space="preserve"> PAGE </w:instrText>
                    </w:r>
                    <w:r w:rsidRPr="00513D18">
                      <w:rPr>
                        <w:rStyle w:val="Seitenzahl"/>
                        <w:rFonts w:ascii="Flama Basic" w:hAnsi="Flama Basic" w:cs="Arial"/>
                        <w:color w:val="5B7E95"/>
                        <w:sz w:val="15"/>
                        <w:szCs w:val="15"/>
                      </w:rPr>
                      <w:fldChar w:fldCharType="separate"/>
                    </w:r>
                    <w:r w:rsidR="005E503A">
                      <w:rPr>
                        <w:rStyle w:val="Seitenzahl"/>
                        <w:rFonts w:ascii="Flama Basic" w:hAnsi="Flama Basic" w:cs="Arial"/>
                        <w:noProof/>
                        <w:color w:val="5B7E95"/>
                        <w:sz w:val="15"/>
                        <w:szCs w:val="15"/>
                      </w:rPr>
                      <w:t>2</w:t>
                    </w:r>
                    <w:r w:rsidRPr="00513D18">
                      <w:rPr>
                        <w:rStyle w:val="Seitenzahl"/>
                        <w:rFonts w:ascii="Flama Basic" w:hAnsi="Flama Basic" w:cs="Arial"/>
                        <w:color w:val="5B7E95"/>
                        <w:sz w:val="15"/>
                        <w:szCs w:val="15"/>
                      </w:rPr>
                      <w:fldChar w:fldCharType="end"/>
                    </w:r>
                    <w:r w:rsidR="00513D18">
                      <w:rPr>
                        <w:rStyle w:val="Seitenzahl"/>
                        <w:rFonts w:ascii="Flama Basic" w:hAnsi="Flama Basic" w:cs="Arial"/>
                        <w:color w:val="5B7E95"/>
                        <w:sz w:val="15"/>
                        <w:szCs w:val="15"/>
                      </w:rPr>
                      <w:t xml:space="preserve"> | </w:t>
                    </w:r>
                    <w:r w:rsidRPr="00513D18">
                      <w:rPr>
                        <w:rStyle w:val="Seitenzahl"/>
                        <w:rFonts w:ascii="Flama Basic" w:hAnsi="Flama Basic" w:cs="Arial"/>
                        <w:color w:val="5B7E95"/>
                        <w:sz w:val="15"/>
                        <w:szCs w:val="15"/>
                      </w:rPr>
                      <w:fldChar w:fldCharType="begin"/>
                    </w:r>
                    <w:r w:rsidRPr="00513D18">
                      <w:rPr>
                        <w:rStyle w:val="Seitenzahl"/>
                        <w:rFonts w:ascii="Flama Basic" w:hAnsi="Flama Basic" w:cs="Arial"/>
                        <w:color w:val="5B7E95"/>
                        <w:sz w:val="15"/>
                        <w:szCs w:val="15"/>
                      </w:rPr>
                      <w:instrText xml:space="preserve"> NUMPAGES </w:instrText>
                    </w:r>
                    <w:r w:rsidRPr="00513D18">
                      <w:rPr>
                        <w:rStyle w:val="Seitenzahl"/>
                        <w:rFonts w:ascii="Flama Basic" w:hAnsi="Flama Basic" w:cs="Arial"/>
                        <w:color w:val="5B7E95"/>
                        <w:sz w:val="15"/>
                        <w:szCs w:val="15"/>
                      </w:rPr>
                      <w:fldChar w:fldCharType="separate"/>
                    </w:r>
                    <w:r w:rsidR="005E503A">
                      <w:rPr>
                        <w:rStyle w:val="Seitenzahl"/>
                        <w:rFonts w:ascii="Flama Basic" w:hAnsi="Flama Basic" w:cs="Arial"/>
                        <w:noProof/>
                        <w:color w:val="5B7E95"/>
                        <w:sz w:val="15"/>
                        <w:szCs w:val="15"/>
                      </w:rPr>
                      <w:t>3</w:t>
                    </w:r>
                    <w:r w:rsidRPr="00513D18">
                      <w:rPr>
                        <w:rStyle w:val="Seitenzahl"/>
                        <w:rFonts w:ascii="Flama Basic" w:hAnsi="Flama Basic" w:cs="Arial"/>
                        <w:color w:val="5B7E95"/>
                        <w:sz w:val="15"/>
                        <w:szCs w:val="15"/>
                      </w:rPr>
                      <w:fldChar w:fldCharType="end"/>
                    </w:r>
                  </w:p>
                  <w:p w14:paraId="6F41AD3C" w14:textId="77777777" w:rsidR="009D2699" w:rsidRDefault="009D2699" w:rsidP="00422EB1"/>
                </w:txbxContent>
              </v:textbox>
              <w10:wrap anchorx="page" anchory="page"/>
            </v:shape>
          </w:pict>
        </mc:Fallback>
      </mc:AlternateContent>
    </w:r>
  </w:p>
  <w:p w14:paraId="69FB3E14" w14:textId="77777777" w:rsidR="009D2699" w:rsidRPr="00E44BA9" w:rsidRDefault="009D2699" w:rsidP="00E44BA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D47828" w14:textId="77777777" w:rsidR="009D2699" w:rsidRPr="000376E1" w:rsidRDefault="009D2699" w:rsidP="006A7B1B">
    <w:pPr>
      <w:pStyle w:val="Fuzeile"/>
      <w:widowControl w:val="0"/>
      <w:rPr>
        <w:rFonts w:ascii="Arial" w:hAnsi="Arial" w:cs="Arial"/>
        <w:color w:val="5B7E95"/>
        <w:sz w:val="15"/>
        <w:szCs w:val="15"/>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4A3C78" w14:textId="77777777" w:rsidR="0094574B" w:rsidRDefault="0094574B" w:rsidP="00D9617C">
      <w:r>
        <w:separator/>
      </w:r>
    </w:p>
  </w:footnote>
  <w:footnote w:type="continuationSeparator" w:id="0">
    <w:p w14:paraId="5E71ACC9" w14:textId="77777777" w:rsidR="0094574B" w:rsidRDefault="0094574B" w:rsidP="00D961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9791A5" w14:textId="77777777" w:rsidR="00454B81" w:rsidRDefault="00454B81">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8E1410" w14:textId="77777777" w:rsidR="009D2699" w:rsidRDefault="009D2699">
    <w:pPr>
      <w:pStyle w:val="Kopfzeile"/>
    </w:pPr>
    <w:r>
      <w:rPr>
        <w:noProof/>
      </w:rPr>
      <w:drawing>
        <wp:anchor distT="0" distB="0" distL="114300" distR="114300" simplePos="0" relativeHeight="251679743" behindDoc="1" locked="0" layoutInCell="1" allowOverlap="1" wp14:anchorId="4589F1D6" wp14:editId="580F7F8C">
          <wp:simplePos x="0" y="0"/>
          <wp:positionH relativeFrom="page">
            <wp:posOffset>0</wp:posOffset>
          </wp:positionH>
          <wp:positionV relativeFrom="page">
            <wp:posOffset>1</wp:posOffset>
          </wp:positionV>
          <wp:extent cx="7559894" cy="10698202"/>
          <wp:effectExtent l="0" t="0" r="0" b="0"/>
          <wp:wrapNone/>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VV_Briefbogen_Seite-2.pdf"/>
                  <pic:cNvPicPr/>
                </pic:nvPicPr>
                <pic:blipFill>
                  <a:blip r:embed="rId1">
                    <a:extLst>
                      <a:ext uri="{28A0092B-C50C-407E-A947-70E740481C1C}">
                        <a14:useLocalDpi xmlns:a14="http://schemas.microsoft.com/office/drawing/2010/main" val="0"/>
                      </a:ext>
                    </a:extLst>
                  </a:blip>
                  <a:stretch>
                    <a:fillRect/>
                  </a:stretch>
                </pic:blipFill>
                <pic:spPr>
                  <a:xfrm>
                    <a:off x="0" y="0"/>
                    <a:ext cx="7559894" cy="10698202"/>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E35D7D" w14:textId="77777777" w:rsidR="009D2699" w:rsidRDefault="009D2699">
    <w:pPr>
      <w:pStyle w:val="Kopfzeile"/>
    </w:pPr>
    <w:r>
      <w:rPr>
        <w:rFonts w:asciiTheme="majorHAnsi" w:hAnsiTheme="majorHAnsi"/>
        <w:noProof/>
        <w:sz w:val="18"/>
        <w:szCs w:val="18"/>
      </w:rPr>
      <w:drawing>
        <wp:anchor distT="0" distB="0" distL="114300" distR="114300" simplePos="0" relativeHeight="251678719" behindDoc="1" locked="0" layoutInCell="1" allowOverlap="1" wp14:anchorId="3637215E" wp14:editId="7C07F0A8">
          <wp:simplePos x="0" y="0"/>
          <wp:positionH relativeFrom="page">
            <wp:posOffset>0</wp:posOffset>
          </wp:positionH>
          <wp:positionV relativeFrom="page">
            <wp:posOffset>0</wp:posOffset>
          </wp:positionV>
          <wp:extent cx="7559996" cy="10698347"/>
          <wp:effectExtent l="0" t="0" r="0" b="0"/>
          <wp:wrapNone/>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VV_Briefbogen_Layout_2016-12-12.pdf"/>
                  <pic:cNvPicPr/>
                </pic:nvPicPr>
                <pic:blipFill>
                  <a:blip r:embed="rId1">
                    <a:extLst>
                      <a:ext uri="{28A0092B-C50C-407E-A947-70E740481C1C}">
                        <a14:useLocalDpi xmlns:a14="http://schemas.microsoft.com/office/drawing/2010/main" val="0"/>
                      </a:ext>
                    </a:extLst>
                  </a:blip>
                  <a:stretch>
                    <a:fillRect/>
                  </a:stretch>
                </pic:blipFill>
                <pic:spPr>
                  <a:xfrm>
                    <a:off x="0" y="0"/>
                    <a:ext cx="7559996" cy="10698347"/>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isplayBackgroundShape/>
  <w:attachedTemplate r:id="rId1"/>
  <w:defaultTabStop w:val="709"/>
  <w:hyphenationZone w:val="425"/>
  <w:doNotShadeFormData/>
  <w:characterSpacingControl w:val="doNotCompress"/>
  <w:hdrShapeDefaults>
    <o:shapedefaults v:ext="edit" spidmax="2252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79B2"/>
    <w:rsid w:val="00000F7C"/>
    <w:rsid w:val="00000F99"/>
    <w:rsid w:val="00001410"/>
    <w:rsid w:val="00001F27"/>
    <w:rsid w:val="00002A0F"/>
    <w:rsid w:val="00006842"/>
    <w:rsid w:val="000075B3"/>
    <w:rsid w:val="000077F9"/>
    <w:rsid w:val="00007990"/>
    <w:rsid w:val="00010737"/>
    <w:rsid w:val="00011129"/>
    <w:rsid w:val="00011366"/>
    <w:rsid w:val="00011DEC"/>
    <w:rsid w:val="000135FE"/>
    <w:rsid w:val="00013858"/>
    <w:rsid w:val="0001439C"/>
    <w:rsid w:val="00014588"/>
    <w:rsid w:val="00016547"/>
    <w:rsid w:val="0001654D"/>
    <w:rsid w:val="00017E98"/>
    <w:rsid w:val="00020566"/>
    <w:rsid w:val="000206DB"/>
    <w:rsid w:val="00020D1A"/>
    <w:rsid w:val="00020F1D"/>
    <w:rsid w:val="0002141C"/>
    <w:rsid w:val="000215E4"/>
    <w:rsid w:val="0002398A"/>
    <w:rsid w:val="00023E43"/>
    <w:rsid w:val="00024E56"/>
    <w:rsid w:val="0002648D"/>
    <w:rsid w:val="00026A8E"/>
    <w:rsid w:val="00026D13"/>
    <w:rsid w:val="00027076"/>
    <w:rsid w:val="00027EB9"/>
    <w:rsid w:val="000308F0"/>
    <w:rsid w:val="00030B88"/>
    <w:rsid w:val="0003136E"/>
    <w:rsid w:val="000317BA"/>
    <w:rsid w:val="00031891"/>
    <w:rsid w:val="00031979"/>
    <w:rsid w:val="00033D2E"/>
    <w:rsid w:val="000341DD"/>
    <w:rsid w:val="00035265"/>
    <w:rsid w:val="000360FE"/>
    <w:rsid w:val="00036903"/>
    <w:rsid w:val="00036CAC"/>
    <w:rsid w:val="000376E1"/>
    <w:rsid w:val="0004281D"/>
    <w:rsid w:val="000441EC"/>
    <w:rsid w:val="00047674"/>
    <w:rsid w:val="000479FF"/>
    <w:rsid w:val="000508E1"/>
    <w:rsid w:val="00050CCF"/>
    <w:rsid w:val="000512CA"/>
    <w:rsid w:val="00052E81"/>
    <w:rsid w:val="00052F15"/>
    <w:rsid w:val="00053249"/>
    <w:rsid w:val="00053F59"/>
    <w:rsid w:val="00054C0A"/>
    <w:rsid w:val="00054E04"/>
    <w:rsid w:val="00056003"/>
    <w:rsid w:val="00057557"/>
    <w:rsid w:val="000608E1"/>
    <w:rsid w:val="0006142C"/>
    <w:rsid w:val="00062731"/>
    <w:rsid w:val="00063A66"/>
    <w:rsid w:val="00063B2E"/>
    <w:rsid w:val="000640F5"/>
    <w:rsid w:val="000644F5"/>
    <w:rsid w:val="00064561"/>
    <w:rsid w:val="00064786"/>
    <w:rsid w:val="000656BA"/>
    <w:rsid w:val="0006734B"/>
    <w:rsid w:val="000677E3"/>
    <w:rsid w:val="00067CC6"/>
    <w:rsid w:val="000716D5"/>
    <w:rsid w:val="00071D48"/>
    <w:rsid w:val="00072A4F"/>
    <w:rsid w:val="00073EF6"/>
    <w:rsid w:val="00074E27"/>
    <w:rsid w:val="000751A1"/>
    <w:rsid w:val="00075203"/>
    <w:rsid w:val="000760BF"/>
    <w:rsid w:val="0007640F"/>
    <w:rsid w:val="00076B9D"/>
    <w:rsid w:val="00077724"/>
    <w:rsid w:val="00080207"/>
    <w:rsid w:val="000810F7"/>
    <w:rsid w:val="00081A44"/>
    <w:rsid w:val="000822D0"/>
    <w:rsid w:val="00082D47"/>
    <w:rsid w:val="00084BB5"/>
    <w:rsid w:val="00086384"/>
    <w:rsid w:val="000879F7"/>
    <w:rsid w:val="00090566"/>
    <w:rsid w:val="000914AA"/>
    <w:rsid w:val="00092291"/>
    <w:rsid w:val="0009251A"/>
    <w:rsid w:val="00093A34"/>
    <w:rsid w:val="00094778"/>
    <w:rsid w:val="00094D3E"/>
    <w:rsid w:val="00095805"/>
    <w:rsid w:val="00096666"/>
    <w:rsid w:val="00097E0E"/>
    <w:rsid w:val="000A0730"/>
    <w:rsid w:val="000A0D03"/>
    <w:rsid w:val="000A1368"/>
    <w:rsid w:val="000A1BEB"/>
    <w:rsid w:val="000A1FE0"/>
    <w:rsid w:val="000A2C3C"/>
    <w:rsid w:val="000A32CB"/>
    <w:rsid w:val="000A34EB"/>
    <w:rsid w:val="000A3B8B"/>
    <w:rsid w:val="000A51E3"/>
    <w:rsid w:val="000A6C01"/>
    <w:rsid w:val="000A75C8"/>
    <w:rsid w:val="000A78E2"/>
    <w:rsid w:val="000B034D"/>
    <w:rsid w:val="000B037D"/>
    <w:rsid w:val="000B1FEE"/>
    <w:rsid w:val="000B1FF9"/>
    <w:rsid w:val="000B201D"/>
    <w:rsid w:val="000B22AF"/>
    <w:rsid w:val="000B2D1C"/>
    <w:rsid w:val="000B354D"/>
    <w:rsid w:val="000B3ABC"/>
    <w:rsid w:val="000B3BC6"/>
    <w:rsid w:val="000B5EEF"/>
    <w:rsid w:val="000B61BD"/>
    <w:rsid w:val="000B61E0"/>
    <w:rsid w:val="000B792A"/>
    <w:rsid w:val="000B7E28"/>
    <w:rsid w:val="000B7F88"/>
    <w:rsid w:val="000C04FE"/>
    <w:rsid w:val="000C0F01"/>
    <w:rsid w:val="000C12C9"/>
    <w:rsid w:val="000C152C"/>
    <w:rsid w:val="000C36AA"/>
    <w:rsid w:val="000C4AEA"/>
    <w:rsid w:val="000C514E"/>
    <w:rsid w:val="000C5A5E"/>
    <w:rsid w:val="000C5BED"/>
    <w:rsid w:val="000C715D"/>
    <w:rsid w:val="000D076E"/>
    <w:rsid w:val="000D306E"/>
    <w:rsid w:val="000D3E5F"/>
    <w:rsid w:val="000D3E9D"/>
    <w:rsid w:val="000D40B0"/>
    <w:rsid w:val="000D4666"/>
    <w:rsid w:val="000D4AF6"/>
    <w:rsid w:val="000D5711"/>
    <w:rsid w:val="000D724C"/>
    <w:rsid w:val="000D7265"/>
    <w:rsid w:val="000D7677"/>
    <w:rsid w:val="000E0BC0"/>
    <w:rsid w:val="000E0D47"/>
    <w:rsid w:val="000E0F4A"/>
    <w:rsid w:val="000E19E8"/>
    <w:rsid w:val="000E2A97"/>
    <w:rsid w:val="000E3ECC"/>
    <w:rsid w:val="000E48A2"/>
    <w:rsid w:val="000E4B1C"/>
    <w:rsid w:val="000E4C07"/>
    <w:rsid w:val="000E5377"/>
    <w:rsid w:val="000E5E96"/>
    <w:rsid w:val="000E6499"/>
    <w:rsid w:val="000E7921"/>
    <w:rsid w:val="000E7DD6"/>
    <w:rsid w:val="000F030D"/>
    <w:rsid w:val="000F1419"/>
    <w:rsid w:val="000F377C"/>
    <w:rsid w:val="000F3E1B"/>
    <w:rsid w:val="000F665E"/>
    <w:rsid w:val="000F6FE8"/>
    <w:rsid w:val="000F73FD"/>
    <w:rsid w:val="00100682"/>
    <w:rsid w:val="0010102F"/>
    <w:rsid w:val="001015B2"/>
    <w:rsid w:val="001026E4"/>
    <w:rsid w:val="00103DCF"/>
    <w:rsid w:val="00104F0C"/>
    <w:rsid w:val="00105262"/>
    <w:rsid w:val="0010584B"/>
    <w:rsid w:val="00106882"/>
    <w:rsid w:val="00106A3C"/>
    <w:rsid w:val="00107545"/>
    <w:rsid w:val="00107657"/>
    <w:rsid w:val="00110437"/>
    <w:rsid w:val="00110BFE"/>
    <w:rsid w:val="00111C61"/>
    <w:rsid w:val="00111CA4"/>
    <w:rsid w:val="0011219E"/>
    <w:rsid w:val="0011253B"/>
    <w:rsid w:val="00112B7B"/>
    <w:rsid w:val="001137E8"/>
    <w:rsid w:val="001140BE"/>
    <w:rsid w:val="001142A7"/>
    <w:rsid w:val="001148E9"/>
    <w:rsid w:val="001158C8"/>
    <w:rsid w:val="00115C14"/>
    <w:rsid w:val="001165F0"/>
    <w:rsid w:val="0011670A"/>
    <w:rsid w:val="0011679F"/>
    <w:rsid w:val="001177E7"/>
    <w:rsid w:val="00120356"/>
    <w:rsid w:val="0012121D"/>
    <w:rsid w:val="00121952"/>
    <w:rsid w:val="00121A2D"/>
    <w:rsid w:val="001229C0"/>
    <w:rsid w:val="00124288"/>
    <w:rsid w:val="001249B4"/>
    <w:rsid w:val="00124CC7"/>
    <w:rsid w:val="00124FAA"/>
    <w:rsid w:val="001255F2"/>
    <w:rsid w:val="00125655"/>
    <w:rsid w:val="0012671A"/>
    <w:rsid w:val="0012707B"/>
    <w:rsid w:val="001270D6"/>
    <w:rsid w:val="001272E4"/>
    <w:rsid w:val="00127AD2"/>
    <w:rsid w:val="001306BD"/>
    <w:rsid w:val="00131140"/>
    <w:rsid w:val="00132710"/>
    <w:rsid w:val="00133495"/>
    <w:rsid w:val="00134152"/>
    <w:rsid w:val="00134873"/>
    <w:rsid w:val="00135413"/>
    <w:rsid w:val="00135AE1"/>
    <w:rsid w:val="001361E2"/>
    <w:rsid w:val="00136585"/>
    <w:rsid w:val="00137DEA"/>
    <w:rsid w:val="001400F7"/>
    <w:rsid w:val="00140515"/>
    <w:rsid w:val="001406BE"/>
    <w:rsid w:val="00141573"/>
    <w:rsid w:val="001423CB"/>
    <w:rsid w:val="00142442"/>
    <w:rsid w:val="00142894"/>
    <w:rsid w:val="00143B73"/>
    <w:rsid w:val="00144437"/>
    <w:rsid w:val="00147542"/>
    <w:rsid w:val="00147915"/>
    <w:rsid w:val="00151671"/>
    <w:rsid w:val="00151970"/>
    <w:rsid w:val="00151B1F"/>
    <w:rsid w:val="00155BA3"/>
    <w:rsid w:val="00155D1F"/>
    <w:rsid w:val="00156766"/>
    <w:rsid w:val="0015685D"/>
    <w:rsid w:val="00157382"/>
    <w:rsid w:val="00157F69"/>
    <w:rsid w:val="001602F0"/>
    <w:rsid w:val="00161D81"/>
    <w:rsid w:val="00161FE7"/>
    <w:rsid w:val="0016249C"/>
    <w:rsid w:val="00162884"/>
    <w:rsid w:val="00163626"/>
    <w:rsid w:val="001637E0"/>
    <w:rsid w:val="00163995"/>
    <w:rsid w:val="00163A92"/>
    <w:rsid w:val="001641F0"/>
    <w:rsid w:val="00165827"/>
    <w:rsid w:val="001660FE"/>
    <w:rsid w:val="00166785"/>
    <w:rsid w:val="00166F4F"/>
    <w:rsid w:val="0016701F"/>
    <w:rsid w:val="00167059"/>
    <w:rsid w:val="00170272"/>
    <w:rsid w:val="00171B96"/>
    <w:rsid w:val="001722DC"/>
    <w:rsid w:val="0017255F"/>
    <w:rsid w:val="00172A1D"/>
    <w:rsid w:val="00172DDC"/>
    <w:rsid w:val="00173FFE"/>
    <w:rsid w:val="00174C52"/>
    <w:rsid w:val="00175502"/>
    <w:rsid w:val="00175BBE"/>
    <w:rsid w:val="00175C72"/>
    <w:rsid w:val="00175EED"/>
    <w:rsid w:val="001778D0"/>
    <w:rsid w:val="001810D1"/>
    <w:rsid w:val="001818DC"/>
    <w:rsid w:val="00182DE0"/>
    <w:rsid w:val="001842F4"/>
    <w:rsid w:val="001857D9"/>
    <w:rsid w:val="00185C7B"/>
    <w:rsid w:val="00186B5B"/>
    <w:rsid w:val="001906E2"/>
    <w:rsid w:val="00191E94"/>
    <w:rsid w:val="00193F23"/>
    <w:rsid w:val="001943AA"/>
    <w:rsid w:val="001948BD"/>
    <w:rsid w:val="00196BD1"/>
    <w:rsid w:val="00196CE2"/>
    <w:rsid w:val="001A00BC"/>
    <w:rsid w:val="001A052A"/>
    <w:rsid w:val="001A1341"/>
    <w:rsid w:val="001A1995"/>
    <w:rsid w:val="001A31F1"/>
    <w:rsid w:val="001A5604"/>
    <w:rsid w:val="001A5BE8"/>
    <w:rsid w:val="001A6F51"/>
    <w:rsid w:val="001B07F3"/>
    <w:rsid w:val="001B09B5"/>
    <w:rsid w:val="001B0D7C"/>
    <w:rsid w:val="001B3147"/>
    <w:rsid w:val="001B318A"/>
    <w:rsid w:val="001B37D3"/>
    <w:rsid w:val="001B66FA"/>
    <w:rsid w:val="001B6BD3"/>
    <w:rsid w:val="001B6E16"/>
    <w:rsid w:val="001B79A6"/>
    <w:rsid w:val="001B7F63"/>
    <w:rsid w:val="001C0B85"/>
    <w:rsid w:val="001C1BF1"/>
    <w:rsid w:val="001C3B75"/>
    <w:rsid w:val="001C48B5"/>
    <w:rsid w:val="001C4CC6"/>
    <w:rsid w:val="001C51A9"/>
    <w:rsid w:val="001C5F43"/>
    <w:rsid w:val="001C6D8C"/>
    <w:rsid w:val="001C75CE"/>
    <w:rsid w:val="001D08BE"/>
    <w:rsid w:val="001D337C"/>
    <w:rsid w:val="001D3A71"/>
    <w:rsid w:val="001D4BCF"/>
    <w:rsid w:val="001D5A60"/>
    <w:rsid w:val="001D5AD0"/>
    <w:rsid w:val="001D7390"/>
    <w:rsid w:val="001D74FC"/>
    <w:rsid w:val="001E072E"/>
    <w:rsid w:val="001E1328"/>
    <w:rsid w:val="001E1D26"/>
    <w:rsid w:val="001E2A82"/>
    <w:rsid w:val="001E4921"/>
    <w:rsid w:val="001E4A6D"/>
    <w:rsid w:val="001E6CAD"/>
    <w:rsid w:val="001F0028"/>
    <w:rsid w:val="001F01FF"/>
    <w:rsid w:val="001F08C4"/>
    <w:rsid w:val="001F1639"/>
    <w:rsid w:val="001F1730"/>
    <w:rsid w:val="001F258F"/>
    <w:rsid w:val="001F6571"/>
    <w:rsid w:val="0020014D"/>
    <w:rsid w:val="00200715"/>
    <w:rsid w:val="002007C5"/>
    <w:rsid w:val="00200961"/>
    <w:rsid w:val="00202C9A"/>
    <w:rsid w:val="002039CB"/>
    <w:rsid w:val="0020593B"/>
    <w:rsid w:val="00205B5D"/>
    <w:rsid w:val="002063EF"/>
    <w:rsid w:val="00206B9D"/>
    <w:rsid w:val="00206DA6"/>
    <w:rsid w:val="00207407"/>
    <w:rsid w:val="002104B7"/>
    <w:rsid w:val="00210711"/>
    <w:rsid w:val="0021274C"/>
    <w:rsid w:val="00213E9C"/>
    <w:rsid w:val="00213EE4"/>
    <w:rsid w:val="00214AFC"/>
    <w:rsid w:val="00214B9F"/>
    <w:rsid w:val="002158C5"/>
    <w:rsid w:val="00216EA7"/>
    <w:rsid w:val="002207E4"/>
    <w:rsid w:val="00221D12"/>
    <w:rsid w:val="002232D3"/>
    <w:rsid w:val="00223EFB"/>
    <w:rsid w:val="00224E53"/>
    <w:rsid w:val="0022515F"/>
    <w:rsid w:val="002253DB"/>
    <w:rsid w:val="00225ACD"/>
    <w:rsid w:val="002261D2"/>
    <w:rsid w:val="002269FA"/>
    <w:rsid w:val="00226B79"/>
    <w:rsid w:val="00226BBE"/>
    <w:rsid w:val="00226F6F"/>
    <w:rsid w:val="002270A5"/>
    <w:rsid w:val="0022761A"/>
    <w:rsid w:val="002301B6"/>
    <w:rsid w:val="0023143A"/>
    <w:rsid w:val="0023350F"/>
    <w:rsid w:val="00233D03"/>
    <w:rsid w:val="00234036"/>
    <w:rsid w:val="002349FB"/>
    <w:rsid w:val="002351D4"/>
    <w:rsid w:val="00240BB4"/>
    <w:rsid w:val="00241C56"/>
    <w:rsid w:val="00243F8C"/>
    <w:rsid w:val="00244640"/>
    <w:rsid w:val="00244CDB"/>
    <w:rsid w:val="002452A2"/>
    <w:rsid w:val="002452B0"/>
    <w:rsid w:val="00246714"/>
    <w:rsid w:val="00246BD7"/>
    <w:rsid w:val="002478E5"/>
    <w:rsid w:val="002479A3"/>
    <w:rsid w:val="00251ADF"/>
    <w:rsid w:val="002530DD"/>
    <w:rsid w:val="00253429"/>
    <w:rsid w:val="002534B4"/>
    <w:rsid w:val="00254005"/>
    <w:rsid w:val="0025408A"/>
    <w:rsid w:val="002544E3"/>
    <w:rsid w:val="002566D0"/>
    <w:rsid w:val="00256A47"/>
    <w:rsid w:val="00260859"/>
    <w:rsid w:val="00261009"/>
    <w:rsid w:val="002617C9"/>
    <w:rsid w:val="00262381"/>
    <w:rsid w:val="002624F0"/>
    <w:rsid w:val="002650EA"/>
    <w:rsid w:val="0026527E"/>
    <w:rsid w:val="002653EF"/>
    <w:rsid w:val="0026552A"/>
    <w:rsid w:val="0026695C"/>
    <w:rsid w:val="00267C12"/>
    <w:rsid w:val="00270967"/>
    <w:rsid w:val="00270E57"/>
    <w:rsid w:val="00271435"/>
    <w:rsid w:val="00273D7D"/>
    <w:rsid w:val="00274031"/>
    <w:rsid w:val="00274079"/>
    <w:rsid w:val="002743B4"/>
    <w:rsid w:val="00274959"/>
    <w:rsid w:val="00274EAF"/>
    <w:rsid w:val="00276A8E"/>
    <w:rsid w:val="00276F44"/>
    <w:rsid w:val="00280515"/>
    <w:rsid w:val="0028086D"/>
    <w:rsid w:val="00281C7E"/>
    <w:rsid w:val="00281EDB"/>
    <w:rsid w:val="0028297E"/>
    <w:rsid w:val="00283BBC"/>
    <w:rsid w:val="00284D3A"/>
    <w:rsid w:val="00287715"/>
    <w:rsid w:val="00290691"/>
    <w:rsid w:val="00290A99"/>
    <w:rsid w:val="00290D30"/>
    <w:rsid w:val="00290D43"/>
    <w:rsid w:val="0029157A"/>
    <w:rsid w:val="00294969"/>
    <w:rsid w:val="00294ED0"/>
    <w:rsid w:val="00295331"/>
    <w:rsid w:val="002959A5"/>
    <w:rsid w:val="00295CB9"/>
    <w:rsid w:val="00296D4E"/>
    <w:rsid w:val="0029700C"/>
    <w:rsid w:val="002A0885"/>
    <w:rsid w:val="002A08BC"/>
    <w:rsid w:val="002A0BD7"/>
    <w:rsid w:val="002A1923"/>
    <w:rsid w:val="002A1961"/>
    <w:rsid w:val="002A1DF3"/>
    <w:rsid w:val="002A3182"/>
    <w:rsid w:val="002A3658"/>
    <w:rsid w:val="002A3C94"/>
    <w:rsid w:val="002A42FC"/>
    <w:rsid w:val="002A461C"/>
    <w:rsid w:val="002A6331"/>
    <w:rsid w:val="002A75D3"/>
    <w:rsid w:val="002B1A6B"/>
    <w:rsid w:val="002B1CC4"/>
    <w:rsid w:val="002B29D2"/>
    <w:rsid w:val="002B3230"/>
    <w:rsid w:val="002B3560"/>
    <w:rsid w:val="002B382B"/>
    <w:rsid w:val="002B4572"/>
    <w:rsid w:val="002B54A9"/>
    <w:rsid w:val="002B6532"/>
    <w:rsid w:val="002B6CD3"/>
    <w:rsid w:val="002B7B10"/>
    <w:rsid w:val="002B7C39"/>
    <w:rsid w:val="002C002A"/>
    <w:rsid w:val="002C0661"/>
    <w:rsid w:val="002C08CE"/>
    <w:rsid w:val="002C09CD"/>
    <w:rsid w:val="002C33EA"/>
    <w:rsid w:val="002C366D"/>
    <w:rsid w:val="002C46F9"/>
    <w:rsid w:val="002C5899"/>
    <w:rsid w:val="002C7794"/>
    <w:rsid w:val="002C7D88"/>
    <w:rsid w:val="002D20AF"/>
    <w:rsid w:val="002D29CF"/>
    <w:rsid w:val="002D2F70"/>
    <w:rsid w:val="002D32F4"/>
    <w:rsid w:val="002D3F7F"/>
    <w:rsid w:val="002D732D"/>
    <w:rsid w:val="002E0F7C"/>
    <w:rsid w:val="002E1644"/>
    <w:rsid w:val="002E19DB"/>
    <w:rsid w:val="002E21F9"/>
    <w:rsid w:val="002E3150"/>
    <w:rsid w:val="002E416B"/>
    <w:rsid w:val="002E4526"/>
    <w:rsid w:val="002E5A6C"/>
    <w:rsid w:val="002E5FEC"/>
    <w:rsid w:val="002E62CB"/>
    <w:rsid w:val="002E769E"/>
    <w:rsid w:val="002E79BE"/>
    <w:rsid w:val="002F061C"/>
    <w:rsid w:val="002F0837"/>
    <w:rsid w:val="002F0C92"/>
    <w:rsid w:val="002F2331"/>
    <w:rsid w:val="002F2BAC"/>
    <w:rsid w:val="002F5362"/>
    <w:rsid w:val="002F6F0B"/>
    <w:rsid w:val="002F7C53"/>
    <w:rsid w:val="00301AE7"/>
    <w:rsid w:val="00301BD8"/>
    <w:rsid w:val="00301ECA"/>
    <w:rsid w:val="00302AFD"/>
    <w:rsid w:val="003030F5"/>
    <w:rsid w:val="00303769"/>
    <w:rsid w:val="00303B8D"/>
    <w:rsid w:val="0030402C"/>
    <w:rsid w:val="00304FE9"/>
    <w:rsid w:val="003051AB"/>
    <w:rsid w:val="00305D6F"/>
    <w:rsid w:val="00306438"/>
    <w:rsid w:val="00306E0C"/>
    <w:rsid w:val="00307A1D"/>
    <w:rsid w:val="00307E23"/>
    <w:rsid w:val="00310504"/>
    <w:rsid w:val="003112A5"/>
    <w:rsid w:val="00312428"/>
    <w:rsid w:val="003124FE"/>
    <w:rsid w:val="00313C1D"/>
    <w:rsid w:val="003146F0"/>
    <w:rsid w:val="003147EB"/>
    <w:rsid w:val="00315DE0"/>
    <w:rsid w:val="00315DE6"/>
    <w:rsid w:val="003172C1"/>
    <w:rsid w:val="003176E8"/>
    <w:rsid w:val="003216F9"/>
    <w:rsid w:val="003221B7"/>
    <w:rsid w:val="003235EB"/>
    <w:rsid w:val="00323904"/>
    <w:rsid w:val="00323A7E"/>
    <w:rsid w:val="00323BB4"/>
    <w:rsid w:val="00323BF7"/>
    <w:rsid w:val="0032408A"/>
    <w:rsid w:val="003257C6"/>
    <w:rsid w:val="00326364"/>
    <w:rsid w:val="003277F5"/>
    <w:rsid w:val="00327D01"/>
    <w:rsid w:val="00330134"/>
    <w:rsid w:val="00330905"/>
    <w:rsid w:val="00333592"/>
    <w:rsid w:val="00333F9A"/>
    <w:rsid w:val="003344C5"/>
    <w:rsid w:val="00334867"/>
    <w:rsid w:val="00334E60"/>
    <w:rsid w:val="00334FF9"/>
    <w:rsid w:val="00335A22"/>
    <w:rsid w:val="00335C6E"/>
    <w:rsid w:val="00335EE3"/>
    <w:rsid w:val="00336006"/>
    <w:rsid w:val="003364AC"/>
    <w:rsid w:val="00336A81"/>
    <w:rsid w:val="003373F9"/>
    <w:rsid w:val="003378B5"/>
    <w:rsid w:val="003379E7"/>
    <w:rsid w:val="00337D98"/>
    <w:rsid w:val="00341EF6"/>
    <w:rsid w:val="003435A1"/>
    <w:rsid w:val="003443A7"/>
    <w:rsid w:val="00344806"/>
    <w:rsid w:val="00345A8F"/>
    <w:rsid w:val="00346252"/>
    <w:rsid w:val="00346C39"/>
    <w:rsid w:val="00346D44"/>
    <w:rsid w:val="00346F6F"/>
    <w:rsid w:val="0034734B"/>
    <w:rsid w:val="00347FB5"/>
    <w:rsid w:val="0035102D"/>
    <w:rsid w:val="0035137F"/>
    <w:rsid w:val="003516F9"/>
    <w:rsid w:val="00351831"/>
    <w:rsid w:val="00352241"/>
    <w:rsid w:val="00352938"/>
    <w:rsid w:val="00352F26"/>
    <w:rsid w:val="003539F0"/>
    <w:rsid w:val="003549ED"/>
    <w:rsid w:val="00354D12"/>
    <w:rsid w:val="0035774D"/>
    <w:rsid w:val="003602A8"/>
    <w:rsid w:val="003610B6"/>
    <w:rsid w:val="00361F07"/>
    <w:rsid w:val="0036286B"/>
    <w:rsid w:val="003638FA"/>
    <w:rsid w:val="00363B8C"/>
    <w:rsid w:val="00363E39"/>
    <w:rsid w:val="00365449"/>
    <w:rsid w:val="003663A6"/>
    <w:rsid w:val="003675B6"/>
    <w:rsid w:val="003679F1"/>
    <w:rsid w:val="00367A08"/>
    <w:rsid w:val="003703B0"/>
    <w:rsid w:val="00371191"/>
    <w:rsid w:val="00371373"/>
    <w:rsid w:val="00371D7A"/>
    <w:rsid w:val="00372514"/>
    <w:rsid w:val="003726CC"/>
    <w:rsid w:val="003728CA"/>
    <w:rsid w:val="00373246"/>
    <w:rsid w:val="00373478"/>
    <w:rsid w:val="003735BA"/>
    <w:rsid w:val="00374188"/>
    <w:rsid w:val="00374707"/>
    <w:rsid w:val="0037471C"/>
    <w:rsid w:val="0037554E"/>
    <w:rsid w:val="003764F0"/>
    <w:rsid w:val="00376CA0"/>
    <w:rsid w:val="003772F0"/>
    <w:rsid w:val="00377FC3"/>
    <w:rsid w:val="00380B23"/>
    <w:rsid w:val="0038140D"/>
    <w:rsid w:val="003824BA"/>
    <w:rsid w:val="00384310"/>
    <w:rsid w:val="003843BA"/>
    <w:rsid w:val="00385240"/>
    <w:rsid w:val="00385583"/>
    <w:rsid w:val="003867D2"/>
    <w:rsid w:val="003867D7"/>
    <w:rsid w:val="003877E3"/>
    <w:rsid w:val="003918A3"/>
    <w:rsid w:val="00391DAA"/>
    <w:rsid w:val="003920AB"/>
    <w:rsid w:val="00393828"/>
    <w:rsid w:val="00394EFB"/>
    <w:rsid w:val="0039504D"/>
    <w:rsid w:val="00396103"/>
    <w:rsid w:val="00397023"/>
    <w:rsid w:val="00397723"/>
    <w:rsid w:val="003977F0"/>
    <w:rsid w:val="003A0EA8"/>
    <w:rsid w:val="003A11E4"/>
    <w:rsid w:val="003A1F20"/>
    <w:rsid w:val="003A2262"/>
    <w:rsid w:val="003A2C04"/>
    <w:rsid w:val="003A55BC"/>
    <w:rsid w:val="003A5C4A"/>
    <w:rsid w:val="003A73B4"/>
    <w:rsid w:val="003A7AF3"/>
    <w:rsid w:val="003B02EF"/>
    <w:rsid w:val="003B08FE"/>
    <w:rsid w:val="003B0EF5"/>
    <w:rsid w:val="003B258D"/>
    <w:rsid w:val="003B2C61"/>
    <w:rsid w:val="003B3071"/>
    <w:rsid w:val="003B3E7B"/>
    <w:rsid w:val="003B4317"/>
    <w:rsid w:val="003B4597"/>
    <w:rsid w:val="003B5283"/>
    <w:rsid w:val="003B7D61"/>
    <w:rsid w:val="003C1086"/>
    <w:rsid w:val="003C1129"/>
    <w:rsid w:val="003C11C3"/>
    <w:rsid w:val="003C1225"/>
    <w:rsid w:val="003C138D"/>
    <w:rsid w:val="003C1885"/>
    <w:rsid w:val="003C1EA6"/>
    <w:rsid w:val="003C21D5"/>
    <w:rsid w:val="003C236C"/>
    <w:rsid w:val="003C2FB9"/>
    <w:rsid w:val="003C3155"/>
    <w:rsid w:val="003C3DC2"/>
    <w:rsid w:val="003C50B9"/>
    <w:rsid w:val="003C5335"/>
    <w:rsid w:val="003C567A"/>
    <w:rsid w:val="003C579C"/>
    <w:rsid w:val="003C7298"/>
    <w:rsid w:val="003C745C"/>
    <w:rsid w:val="003D0C73"/>
    <w:rsid w:val="003D14FD"/>
    <w:rsid w:val="003D1B2D"/>
    <w:rsid w:val="003D1D39"/>
    <w:rsid w:val="003D247F"/>
    <w:rsid w:val="003D2A5D"/>
    <w:rsid w:val="003D470C"/>
    <w:rsid w:val="003E1BB6"/>
    <w:rsid w:val="003E229F"/>
    <w:rsid w:val="003E295C"/>
    <w:rsid w:val="003E308E"/>
    <w:rsid w:val="003E4095"/>
    <w:rsid w:val="003E4169"/>
    <w:rsid w:val="003E454E"/>
    <w:rsid w:val="003E55C4"/>
    <w:rsid w:val="003E74DB"/>
    <w:rsid w:val="003E7943"/>
    <w:rsid w:val="003E7B81"/>
    <w:rsid w:val="003F01D4"/>
    <w:rsid w:val="003F198D"/>
    <w:rsid w:val="003F2F4C"/>
    <w:rsid w:val="003F425A"/>
    <w:rsid w:val="003F4CD2"/>
    <w:rsid w:val="003F5329"/>
    <w:rsid w:val="004002E4"/>
    <w:rsid w:val="004005C2"/>
    <w:rsid w:val="004011B7"/>
    <w:rsid w:val="0040253F"/>
    <w:rsid w:val="00402C4C"/>
    <w:rsid w:val="00404A38"/>
    <w:rsid w:val="00404FC9"/>
    <w:rsid w:val="00406E66"/>
    <w:rsid w:val="00410A0A"/>
    <w:rsid w:val="00410DDA"/>
    <w:rsid w:val="00411386"/>
    <w:rsid w:val="00412281"/>
    <w:rsid w:val="0041336E"/>
    <w:rsid w:val="00413C51"/>
    <w:rsid w:val="004144C2"/>
    <w:rsid w:val="0041478D"/>
    <w:rsid w:val="004149CC"/>
    <w:rsid w:val="00414D1B"/>
    <w:rsid w:val="004160DB"/>
    <w:rsid w:val="004174DC"/>
    <w:rsid w:val="004179F0"/>
    <w:rsid w:val="00420247"/>
    <w:rsid w:val="00420F05"/>
    <w:rsid w:val="004214DA"/>
    <w:rsid w:val="004217BC"/>
    <w:rsid w:val="00421BC2"/>
    <w:rsid w:val="004229AC"/>
    <w:rsid w:val="00422B7A"/>
    <w:rsid w:val="00422BDA"/>
    <w:rsid w:val="00422EB1"/>
    <w:rsid w:val="00422F8A"/>
    <w:rsid w:val="00423F3A"/>
    <w:rsid w:val="004248A3"/>
    <w:rsid w:val="00430580"/>
    <w:rsid w:val="00430E06"/>
    <w:rsid w:val="0043102B"/>
    <w:rsid w:val="00431AF1"/>
    <w:rsid w:val="00432E63"/>
    <w:rsid w:val="0043311A"/>
    <w:rsid w:val="00433B7A"/>
    <w:rsid w:val="00435023"/>
    <w:rsid w:val="004350D2"/>
    <w:rsid w:val="0043636B"/>
    <w:rsid w:val="00436C57"/>
    <w:rsid w:val="004407D7"/>
    <w:rsid w:val="00440B33"/>
    <w:rsid w:val="00440F45"/>
    <w:rsid w:val="00441392"/>
    <w:rsid w:val="00441F56"/>
    <w:rsid w:val="004438BC"/>
    <w:rsid w:val="00443D2F"/>
    <w:rsid w:val="00445C0B"/>
    <w:rsid w:val="00445D3B"/>
    <w:rsid w:val="004460F9"/>
    <w:rsid w:val="0044737E"/>
    <w:rsid w:val="0044769C"/>
    <w:rsid w:val="00451E10"/>
    <w:rsid w:val="0045348E"/>
    <w:rsid w:val="00454B81"/>
    <w:rsid w:val="004550D8"/>
    <w:rsid w:val="004554B4"/>
    <w:rsid w:val="00455579"/>
    <w:rsid w:val="00455997"/>
    <w:rsid w:val="00456381"/>
    <w:rsid w:val="00456614"/>
    <w:rsid w:val="00456E85"/>
    <w:rsid w:val="00457655"/>
    <w:rsid w:val="004604FA"/>
    <w:rsid w:val="00460A10"/>
    <w:rsid w:val="00461412"/>
    <w:rsid w:val="00461846"/>
    <w:rsid w:val="00461EC2"/>
    <w:rsid w:val="0046232B"/>
    <w:rsid w:val="004635E6"/>
    <w:rsid w:val="0046361B"/>
    <w:rsid w:val="00463D8C"/>
    <w:rsid w:val="00464D66"/>
    <w:rsid w:val="00465786"/>
    <w:rsid w:val="00465D39"/>
    <w:rsid w:val="004662DB"/>
    <w:rsid w:val="00466920"/>
    <w:rsid w:val="00467872"/>
    <w:rsid w:val="00470DCA"/>
    <w:rsid w:val="00471346"/>
    <w:rsid w:val="00471D57"/>
    <w:rsid w:val="004726D9"/>
    <w:rsid w:val="0047397A"/>
    <w:rsid w:val="00475896"/>
    <w:rsid w:val="004767DA"/>
    <w:rsid w:val="00476BD2"/>
    <w:rsid w:val="00480063"/>
    <w:rsid w:val="004808C5"/>
    <w:rsid w:val="004816CC"/>
    <w:rsid w:val="00482081"/>
    <w:rsid w:val="00482AEC"/>
    <w:rsid w:val="00482B28"/>
    <w:rsid w:val="00483225"/>
    <w:rsid w:val="00485E49"/>
    <w:rsid w:val="00486210"/>
    <w:rsid w:val="00487EF1"/>
    <w:rsid w:val="00490262"/>
    <w:rsid w:val="0049279E"/>
    <w:rsid w:val="004928DA"/>
    <w:rsid w:val="00492B87"/>
    <w:rsid w:val="004934FA"/>
    <w:rsid w:val="00493DBF"/>
    <w:rsid w:val="00493E18"/>
    <w:rsid w:val="004949AC"/>
    <w:rsid w:val="00496027"/>
    <w:rsid w:val="00496269"/>
    <w:rsid w:val="00496EA2"/>
    <w:rsid w:val="00497543"/>
    <w:rsid w:val="00497BE4"/>
    <w:rsid w:val="004A018E"/>
    <w:rsid w:val="004A035B"/>
    <w:rsid w:val="004A10C2"/>
    <w:rsid w:val="004A12A2"/>
    <w:rsid w:val="004A1933"/>
    <w:rsid w:val="004A267B"/>
    <w:rsid w:val="004A2D15"/>
    <w:rsid w:val="004A3870"/>
    <w:rsid w:val="004A4284"/>
    <w:rsid w:val="004A455B"/>
    <w:rsid w:val="004A4BC7"/>
    <w:rsid w:val="004A53BF"/>
    <w:rsid w:val="004A57FC"/>
    <w:rsid w:val="004A5B3D"/>
    <w:rsid w:val="004A5E6A"/>
    <w:rsid w:val="004A73EB"/>
    <w:rsid w:val="004A764D"/>
    <w:rsid w:val="004B06C0"/>
    <w:rsid w:val="004B0B66"/>
    <w:rsid w:val="004B15A5"/>
    <w:rsid w:val="004B1B5F"/>
    <w:rsid w:val="004B4587"/>
    <w:rsid w:val="004B4C46"/>
    <w:rsid w:val="004B4C81"/>
    <w:rsid w:val="004B4DAB"/>
    <w:rsid w:val="004B561A"/>
    <w:rsid w:val="004B6A7B"/>
    <w:rsid w:val="004B73B2"/>
    <w:rsid w:val="004B789F"/>
    <w:rsid w:val="004B7C6D"/>
    <w:rsid w:val="004C12BD"/>
    <w:rsid w:val="004C160F"/>
    <w:rsid w:val="004C166E"/>
    <w:rsid w:val="004C18D6"/>
    <w:rsid w:val="004C1906"/>
    <w:rsid w:val="004C210A"/>
    <w:rsid w:val="004C24F5"/>
    <w:rsid w:val="004C2ECC"/>
    <w:rsid w:val="004C3377"/>
    <w:rsid w:val="004C4B44"/>
    <w:rsid w:val="004C4CBB"/>
    <w:rsid w:val="004C533B"/>
    <w:rsid w:val="004C584C"/>
    <w:rsid w:val="004C60C6"/>
    <w:rsid w:val="004C7177"/>
    <w:rsid w:val="004C7AC0"/>
    <w:rsid w:val="004D0482"/>
    <w:rsid w:val="004D193B"/>
    <w:rsid w:val="004D200B"/>
    <w:rsid w:val="004D7318"/>
    <w:rsid w:val="004D742B"/>
    <w:rsid w:val="004D74EA"/>
    <w:rsid w:val="004D75D2"/>
    <w:rsid w:val="004E0C73"/>
    <w:rsid w:val="004E293E"/>
    <w:rsid w:val="004E2B39"/>
    <w:rsid w:val="004E395F"/>
    <w:rsid w:val="004E42A1"/>
    <w:rsid w:val="004E485C"/>
    <w:rsid w:val="004E4E26"/>
    <w:rsid w:val="004E50A1"/>
    <w:rsid w:val="004E647E"/>
    <w:rsid w:val="004E797D"/>
    <w:rsid w:val="004E7B52"/>
    <w:rsid w:val="004F00A5"/>
    <w:rsid w:val="004F0B92"/>
    <w:rsid w:val="004F0BA1"/>
    <w:rsid w:val="004F0CC8"/>
    <w:rsid w:val="004F0D54"/>
    <w:rsid w:val="004F1107"/>
    <w:rsid w:val="004F14D6"/>
    <w:rsid w:val="004F17A7"/>
    <w:rsid w:val="004F1C23"/>
    <w:rsid w:val="004F294C"/>
    <w:rsid w:val="004F4088"/>
    <w:rsid w:val="004F4B9E"/>
    <w:rsid w:val="004F5426"/>
    <w:rsid w:val="004F5AB8"/>
    <w:rsid w:val="00500078"/>
    <w:rsid w:val="005015C7"/>
    <w:rsid w:val="005019B9"/>
    <w:rsid w:val="00502D69"/>
    <w:rsid w:val="0050324C"/>
    <w:rsid w:val="00503E88"/>
    <w:rsid w:val="0050576F"/>
    <w:rsid w:val="00507165"/>
    <w:rsid w:val="00507A0C"/>
    <w:rsid w:val="00510456"/>
    <w:rsid w:val="00511A9B"/>
    <w:rsid w:val="005129B1"/>
    <w:rsid w:val="00512C54"/>
    <w:rsid w:val="00513D18"/>
    <w:rsid w:val="005146A5"/>
    <w:rsid w:val="005146F8"/>
    <w:rsid w:val="005152D9"/>
    <w:rsid w:val="00515A81"/>
    <w:rsid w:val="00520205"/>
    <w:rsid w:val="005216B5"/>
    <w:rsid w:val="00522461"/>
    <w:rsid w:val="00522487"/>
    <w:rsid w:val="00522649"/>
    <w:rsid w:val="00522E07"/>
    <w:rsid w:val="00524023"/>
    <w:rsid w:val="00524567"/>
    <w:rsid w:val="0052461E"/>
    <w:rsid w:val="00524D45"/>
    <w:rsid w:val="00526DE0"/>
    <w:rsid w:val="00526F16"/>
    <w:rsid w:val="005275B0"/>
    <w:rsid w:val="00527EB8"/>
    <w:rsid w:val="005319F5"/>
    <w:rsid w:val="00532895"/>
    <w:rsid w:val="00532A33"/>
    <w:rsid w:val="00532A6B"/>
    <w:rsid w:val="005347DE"/>
    <w:rsid w:val="00534C35"/>
    <w:rsid w:val="00535632"/>
    <w:rsid w:val="00535CAD"/>
    <w:rsid w:val="00537DF1"/>
    <w:rsid w:val="00537EE3"/>
    <w:rsid w:val="00540155"/>
    <w:rsid w:val="005401D3"/>
    <w:rsid w:val="005405B6"/>
    <w:rsid w:val="00540843"/>
    <w:rsid w:val="00540E3E"/>
    <w:rsid w:val="00540ED3"/>
    <w:rsid w:val="00540EDA"/>
    <w:rsid w:val="00541292"/>
    <w:rsid w:val="005415E9"/>
    <w:rsid w:val="00542D15"/>
    <w:rsid w:val="00545E5F"/>
    <w:rsid w:val="0054609F"/>
    <w:rsid w:val="0054675B"/>
    <w:rsid w:val="00546814"/>
    <w:rsid w:val="0054699A"/>
    <w:rsid w:val="005509ED"/>
    <w:rsid w:val="0055152F"/>
    <w:rsid w:val="005517A6"/>
    <w:rsid w:val="005521D0"/>
    <w:rsid w:val="0055279E"/>
    <w:rsid w:val="0055281B"/>
    <w:rsid w:val="00555D1D"/>
    <w:rsid w:val="00556CC6"/>
    <w:rsid w:val="00556D07"/>
    <w:rsid w:val="00556E40"/>
    <w:rsid w:val="00556E6B"/>
    <w:rsid w:val="00557FCD"/>
    <w:rsid w:val="00561439"/>
    <w:rsid w:val="00562E12"/>
    <w:rsid w:val="00562E75"/>
    <w:rsid w:val="00563740"/>
    <w:rsid w:val="0056535F"/>
    <w:rsid w:val="00565435"/>
    <w:rsid w:val="00566E0A"/>
    <w:rsid w:val="00567E6A"/>
    <w:rsid w:val="0057019A"/>
    <w:rsid w:val="00570269"/>
    <w:rsid w:val="00571F31"/>
    <w:rsid w:val="00575634"/>
    <w:rsid w:val="00575BEE"/>
    <w:rsid w:val="00576724"/>
    <w:rsid w:val="00577312"/>
    <w:rsid w:val="00577478"/>
    <w:rsid w:val="00577EDD"/>
    <w:rsid w:val="00580060"/>
    <w:rsid w:val="00580B96"/>
    <w:rsid w:val="00581608"/>
    <w:rsid w:val="0058255A"/>
    <w:rsid w:val="00587C91"/>
    <w:rsid w:val="0059040C"/>
    <w:rsid w:val="00590466"/>
    <w:rsid w:val="005905E5"/>
    <w:rsid w:val="00590D07"/>
    <w:rsid w:val="00594747"/>
    <w:rsid w:val="005947FF"/>
    <w:rsid w:val="00594FD5"/>
    <w:rsid w:val="005950FD"/>
    <w:rsid w:val="005A0247"/>
    <w:rsid w:val="005A08A6"/>
    <w:rsid w:val="005A1876"/>
    <w:rsid w:val="005A1C50"/>
    <w:rsid w:val="005A22A6"/>
    <w:rsid w:val="005A260F"/>
    <w:rsid w:val="005A2653"/>
    <w:rsid w:val="005A333B"/>
    <w:rsid w:val="005A3474"/>
    <w:rsid w:val="005A3747"/>
    <w:rsid w:val="005A3AF3"/>
    <w:rsid w:val="005A6326"/>
    <w:rsid w:val="005A6C6C"/>
    <w:rsid w:val="005B1606"/>
    <w:rsid w:val="005B20A5"/>
    <w:rsid w:val="005B26C6"/>
    <w:rsid w:val="005B3459"/>
    <w:rsid w:val="005B47B9"/>
    <w:rsid w:val="005B5C55"/>
    <w:rsid w:val="005B71AD"/>
    <w:rsid w:val="005C0552"/>
    <w:rsid w:val="005C05A3"/>
    <w:rsid w:val="005C0A38"/>
    <w:rsid w:val="005C0B0A"/>
    <w:rsid w:val="005C1085"/>
    <w:rsid w:val="005C12E9"/>
    <w:rsid w:val="005C1662"/>
    <w:rsid w:val="005C4AA8"/>
    <w:rsid w:val="005C4E4C"/>
    <w:rsid w:val="005D00EE"/>
    <w:rsid w:val="005D064C"/>
    <w:rsid w:val="005D0CFB"/>
    <w:rsid w:val="005D15BA"/>
    <w:rsid w:val="005D22C4"/>
    <w:rsid w:val="005D2D22"/>
    <w:rsid w:val="005D35F0"/>
    <w:rsid w:val="005D3669"/>
    <w:rsid w:val="005D4937"/>
    <w:rsid w:val="005D4B0A"/>
    <w:rsid w:val="005D5063"/>
    <w:rsid w:val="005D5F35"/>
    <w:rsid w:val="005D6991"/>
    <w:rsid w:val="005D6AC3"/>
    <w:rsid w:val="005E0A11"/>
    <w:rsid w:val="005E0B59"/>
    <w:rsid w:val="005E1834"/>
    <w:rsid w:val="005E200A"/>
    <w:rsid w:val="005E41BC"/>
    <w:rsid w:val="005E499C"/>
    <w:rsid w:val="005E503A"/>
    <w:rsid w:val="005E5344"/>
    <w:rsid w:val="005E5A29"/>
    <w:rsid w:val="005E5A63"/>
    <w:rsid w:val="005E6CB6"/>
    <w:rsid w:val="005F14D8"/>
    <w:rsid w:val="005F2EDC"/>
    <w:rsid w:val="005F372B"/>
    <w:rsid w:val="005F3D21"/>
    <w:rsid w:val="005F4F8D"/>
    <w:rsid w:val="005F5249"/>
    <w:rsid w:val="005F63E2"/>
    <w:rsid w:val="005F671A"/>
    <w:rsid w:val="005F6FC0"/>
    <w:rsid w:val="005F74B3"/>
    <w:rsid w:val="005F7A09"/>
    <w:rsid w:val="0060007A"/>
    <w:rsid w:val="00600586"/>
    <w:rsid w:val="006017D5"/>
    <w:rsid w:val="006025D6"/>
    <w:rsid w:val="0060267D"/>
    <w:rsid w:val="0060298D"/>
    <w:rsid w:val="006029FB"/>
    <w:rsid w:val="00602B59"/>
    <w:rsid w:val="006038D3"/>
    <w:rsid w:val="00604868"/>
    <w:rsid w:val="006061D7"/>
    <w:rsid w:val="006061D9"/>
    <w:rsid w:val="006062FC"/>
    <w:rsid w:val="00606E2B"/>
    <w:rsid w:val="00612CB5"/>
    <w:rsid w:val="00613366"/>
    <w:rsid w:val="00613733"/>
    <w:rsid w:val="00613896"/>
    <w:rsid w:val="006138BF"/>
    <w:rsid w:val="00613E73"/>
    <w:rsid w:val="00614E64"/>
    <w:rsid w:val="006150AE"/>
    <w:rsid w:val="00616E19"/>
    <w:rsid w:val="00617221"/>
    <w:rsid w:val="00623709"/>
    <w:rsid w:val="00623F0C"/>
    <w:rsid w:val="00625C6A"/>
    <w:rsid w:val="006274F3"/>
    <w:rsid w:val="00630115"/>
    <w:rsid w:val="00631D69"/>
    <w:rsid w:val="00632EF8"/>
    <w:rsid w:val="00633201"/>
    <w:rsid w:val="006339CD"/>
    <w:rsid w:val="0063482C"/>
    <w:rsid w:val="006364CE"/>
    <w:rsid w:val="006371F2"/>
    <w:rsid w:val="0063750F"/>
    <w:rsid w:val="00637553"/>
    <w:rsid w:val="00637AB6"/>
    <w:rsid w:val="006409E1"/>
    <w:rsid w:val="00640B62"/>
    <w:rsid w:val="00641F08"/>
    <w:rsid w:val="00642235"/>
    <w:rsid w:val="00643061"/>
    <w:rsid w:val="006438C8"/>
    <w:rsid w:val="00643CDC"/>
    <w:rsid w:val="00644A86"/>
    <w:rsid w:val="00644C4B"/>
    <w:rsid w:val="00645B80"/>
    <w:rsid w:val="00646815"/>
    <w:rsid w:val="00646BCC"/>
    <w:rsid w:val="006473EF"/>
    <w:rsid w:val="00647A48"/>
    <w:rsid w:val="00650176"/>
    <w:rsid w:val="00650702"/>
    <w:rsid w:val="006528DA"/>
    <w:rsid w:val="00653BBA"/>
    <w:rsid w:val="00653D29"/>
    <w:rsid w:val="0065588E"/>
    <w:rsid w:val="00655AAA"/>
    <w:rsid w:val="00655CD8"/>
    <w:rsid w:val="00655F61"/>
    <w:rsid w:val="00657061"/>
    <w:rsid w:val="0065764E"/>
    <w:rsid w:val="00657E13"/>
    <w:rsid w:val="00657F58"/>
    <w:rsid w:val="006607DD"/>
    <w:rsid w:val="00660860"/>
    <w:rsid w:val="00661132"/>
    <w:rsid w:val="00661FEE"/>
    <w:rsid w:val="00663ABA"/>
    <w:rsid w:val="00664BD6"/>
    <w:rsid w:val="00664BE8"/>
    <w:rsid w:val="00664FC5"/>
    <w:rsid w:val="0066520B"/>
    <w:rsid w:val="00666452"/>
    <w:rsid w:val="006665F8"/>
    <w:rsid w:val="006707C4"/>
    <w:rsid w:val="00671241"/>
    <w:rsid w:val="00671539"/>
    <w:rsid w:val="00673304"/>
    <w:rsid w:val="00673ECE"/>
    <w:rsid w:val="00674135"/>
    <w:rsid w:val="00675257"/>
    <w:rsid w:val="00675EEE"/>
    <w:rsid w:val="00676020"/>
    <w:rsid w:val="00676AD7"/>
    <w:rsid w:val="00676BCC"/>
    <w:rsid w:val="006772C0"/>
    <w:rsid w:val="006772E4"/>
    <w:rsid w:val="00680332"/>
    <w:rsid w:val="00681B0F"/>
    <w:rsid w:val="00681E72"/>
    <w:rsid w:val="00683C0F"/>
    <w:rsid w:val="006844CD"/>
    <w:rsid w:val="00684B0A"/>
    <w:rsid w:val="00684C66"/>
    <w:rsid w:val="00685DEE"/>
    <w:rsid w:val="00686407"/>
    <w:rsid w:val="006864F6"/>
    <w:rsid w:val="00686ADB"/>
    <w:rsid w:val="00690F12"/>
    <w:rsid w:val="0069103C"/>
    <w:rsid w:val="00691251"/>
    <w:rsid w:val="00691869"/>
    <w:rsid w:val="00691BCF"/>
    <w:rsid w:val="006922E0"/>
    <w:rsid w:val="006925EB"/>
    <w:rsid w:val="00692E81"/>
    <w:rsid w:val="006937E6"/>
    <w:rsid w:val="00693BE8"/>
    <w:rsid w:val="0069463C"/>
    <w:rsid w:val="006951C8"/>
    <w:rsid w:val="0069524C"/>
    <w:rsid w:val="00696D2D"/>
    <w:rsid w:val="00697D16"/>
    <w:rsid w:val="006A0DDF"/>
    <w:rsid w:val="006A1A3F"/>
    <w:rsid w:val="006A2F72"/>
    <w:rsid w:val="006A30C9"/>
    <w:rsid w:val="006A3E1C"/>
    <w:rsid w:val="006A5278"/>
    <w:rsid w:val="006A6367"/>
    <w:rsid w:val="006A6C0D"/>
    <w:rsid w:val="006A7008"/>
    <w:rsid w:val="006A7539"/>
    <w:rsid w:val="006A7B1B"/>
    <w:rsid w:val="006B0C59"/>
    <w:rsid w:val="006B1C93"/>
    <w:rsid w:val="006B1CDB"/>
    <w:rsid w:val="006B3056"/>
    <w:rsid w:val="006B3488"/>
    <w:rsid w:val="006B43AD"/>
    <w:rsid w:val="006B519C"/>
    <w:rsid w:val="006B5611"/>
    <w:rsid w:val="006B576D"/>
    <w:rsid w:val="006B57DC"/>
    <w:rsid w:val="006B5AA7"/>
    <w:rsid w:val="006B6708"/>
    <w:rsid w:val="006C0344"/>
    <w:rsid w:val="006C10A3"/>
    <w:rsid w:val="006C246A"/>
    <w:rsid w:val="006C2533"/>
    <w:rsid w:val="006C450B"/>
    <w:rsid w:val="006C4E64"/>
    <w:rsid w:val="006C564A"/>
    <w:rsid w:val="006C688C"/>
    <w:rsid w:val="006C7348"/>
    <w:rsid w:val="006C79E6"/>
    <w:rsid w:val="006D11E2"/>
    <w:rsid w:val="006D1231"/>
    <w:rsid w:val="006D25C8"/>
    <w:rsid w:val="006D2AD1"/>
    <w:rsid w:val="006D3359"/>
    <w:rsid w:val="006D4583"/>
    <w:rsid w:val="006D5502"/>
    <w:rsid w:val="006D5553"/>
    <w:rsid w:val="006D5AC1"/>
    <w:rsid w:val="006D7975"/>
    <w:rsid w:val="006E197F"/>
    <w:rsid w:val="006E2985"/>
    <w:rsid w:val="006E514A"/>
    <w:rsid w:val="006E572B"/>
    <w:rsid w:val="006E5739"/>
    <w:rsid w:val="006E6A22"/>
    <w:rsid w:val="006E6E07"/>
    <w:rsid w:val="006E722C"/>
    <w:rsid w:val="006F2986"/>
    <w:rsid w:val="006F4451"/>
    <w:rsid w:val="006F4C05"/>
    <w:rsid w:val="006F5950"/>
    <w:rsid w:val="006F5B7D"/>
    <w:rsid w:val="006F641C"/>
    <w:rsid w:val="006F6594"/>
    <w:rsid w:val="006F78C2"/>
    <w:rsid w:val="006F7C38"/>
    <w:rsid w:val="00700824"/>
    <w:rsid w:val="00700977"/>
    <w:rsid w:val="00700A8E"/>
    <w:rsid w:val="0070285A"/>
    <w:rsid w:val="00702D1C"/>
    <w:rsid w:val="00702ED4"/>
    <w:rsid w:val="0070310C"/>
    <w:rsid w:val="00704088"/>
    <w:rsid w:val="00704474"/>
    <w:rsid w:val="00705659"/>
    <w:rsid w:val="00706343"/>
    <w:rsid w:val="007079A0"/>
    <w:rsid w:val="00710230"/>
    <w:rsid w:val="00710692"/>
    <w:rsid w:val="00711331"/>
    <w:rsid w:val="0071142E"/>
    <w:rsid w:val="007114EA"/>
    <w:rsid w:val="00713400"/>
    <w:rsid w:val="0071487D"/>
    <w:rsid w:val="007164C9"/>
    <w:rsid w:val="0071777C"/>
    <w:rsid w:val="00720758"/>
    <w:rsid w:val="0072172A"/>
    <w:rsid w:val="007240A1"/>
    <w:rsid w:val="007243D4"/>
    <w:rsid w:val="00724FF5"/>
    <w:rsid w:val="00725EDD"/>
    <w:rsid w:val="00726ED6"/>
    <w:rsid w:val="00731D83"/>
    <w:rsid w:val="00733149"/>
    <w:rsid w:val="0073361E"/>
    <w:rsid w:val="00733CCC"/>
    <w:rsid w:val="00733ED1"/>
    <w:rsid w:val="007347DE"/>
    <w:rsid w:val="00734E44"/>
    <w:rsid w:val="00735CBD"/>
    <w:rsid w:val="007378E4"/>
    <w:rsid w:val="0074058D"/>
    <w:rsid w:val="00740E16"/>
    <w:rsid w:val="00741934"/>
    <w:rsid w:val="00741C13"/>
    <w:rsid w:val="0074262C"/>
    <w:rsid w:val="007428D8"/>
    <w:rsid w:val="00743161"/>
    <w:rsid w:val="0074339A"/>
    <w:rsid w:val="007436B2"/>
    <w:rsid w:val="00743C3E"/>
    <w:rsid w:val="00745D15"/>
    <w:rsid w:val="007461C8"/>
    <w:rsid w:val="00746A8C"/>
    <w:rsid w:val="00746A94"/>
    <w:rsid w:val="00746BE5"/>
    <w:rsid w:val="00746F11"/>
    <w:rsid w:val="00747F0D"/>
    <w:rsid w:val="00751920"/>
    <w:rsid w:val="00752793"/>
    <w:rsid w:val="00752C1B"/>
    <w:rsid w:val="00753831"/>
    <w:rsid w:val="00753BBD"/>
    <w:rsid w:val="00753BF0"/>
    <w:rsid w:val="0075463F"/>
    <w:rsid w:val="00755329"/>
    <w:rsid w:val="007557FA"/>
    <w:rsid w:val="00755CAC"/>
    <w:rsid w:val="00756155"/>
    <w:rsid w:val="00756280"/>
    <w:rsid w:val="0075647D"/>
    <w:rsid w:val="007566AC"/>
    <w:rsid w:val="00757C33"/>
    <w:rsid w:val="00757D10"/>
    <w:rsid w:val="00760F15"/>
    <w:rsid w:val="007611CD"/>
    <w:rsid w:val="00763853"/>
    <w:rsid w:val="00763981"/>
    <w:rsid w:val="0076423F"/>
    <w:rsid w:val="0076441D"/>
    <w:rsid w:val="007644E3"/>
    <w:rsid w:val="00765AAE"/>
    <w:rsid w:val="00765ECC"/>
    <w:rsid w:val="00767ED8"/>
    <w:rsid w:val="00770C2F"/>
    <w:rsid w:val="00770ECF"/>
    <w:rsid w:val="007723DF"/>
    <w:rsid w:val="00773E2A"/>
    <w:rsid w:val="00774232"/>
    <w:rsid w:val="0077554C"/>
    <w:rsid w:val="00775812"/>
    <w:rsid w:val="007775B6"/>
    <w:rsid w:val="00777B71"/>
    <w:rsid w:val="007847E2"/>
    <w:rsid w:val="00784FCE"/>
    <w:rsid w:val="00785186"/>
    <w:rsid w:val="00786282"/>
    <w:rsid w:val="00786472"/>
    <w:rsid w:val="00787599"/>
    <w:rsid w:val="00787D15"/>
    <w:rsid w:val="00787D66"/>
    <w:rsid w:val="00790304"/>
    <w:rsid w:val="00790900"/>
    <w:rsid w:val="007915B0"/>
    <w:rsid w:val="0079270C"/>
    <w:rsid w:val="007927B2"/>
    <w:rsid w:val="00793528"/>
    <w:rsid w:val="00794DA0"/>
    <w:rsid w:val="007950FD"/>
    <w:rsid w:val="00795595"/>
    <w:rsid w:val="007959E2"/>
    <w:rsid w:val="00796B7A"/>
    <w:rsid w:val="00796DCD"/>
    <w:rsid w:val="007A028D"/>
    <w:rsid w:val="007A03CA"/>
    <w:rsid w:val="007A1461"/>
    <w:rsid w:val="007A1DEE"/>
    <w:rsid w:val="007A269A"/>
    <w:rsid w:val="007A27EC"/>
    <w:rsid w:val="007A2FA2"/>
    <w:rsid w:val="007A514C"/>
    <w:rsid w:val="007A5E0A"/>
    <w:rsid w:val="007A6267"/>
    <w:rsid w:val="007A6684"/>
    <w:rsid w:val="007A7077"/>
    <w:rsid w:val="007A7B95"/>
    <w:rsid w:val="007A7E26"/>
    <w:rsid w:val="007A7E6E"/>
    <w:rsid w:val="007B0A42"/>
    <w:rsid w:val="007B0B52"/>
    <w:rsid w:val="007B1EEB"/>
    <w:rsid w:val="007B229A"/>
    <w:rsid w:val="007B2D03"/>
    <w:rsid w:val="007B345E"/>
    <w:rsid w:val="007B4A20"/>
    <w:rsid w:val="007B59D2"/>
    <w:rsid w:val="007B6ACD"/>
    <w:rsid w:val="007B7363"/>
    <w:rsid w:val="007B781F"/>
    <w:rsid w:val="007B7EA1"/>
    <w:rsid w:val="007C0ABA"/>
    <w:rsid w:val="007C1605"/>
    <w:rsid w:val="007C1767"/>
    <w:rsid w:val="007C24E2"/>
    <w:rsid w:val="007C27B4"/>
    <w:rsid w:val="007C3126"/>
    <w:rsid w:val="007C32D7"/>
    <w:rsid w:val="007C369E"/>
    <w:rsid w:val="007C3D3A"/>
    <w:rsid w:val="007C4839"/>
    <w:rsid w:val="007C48BB"/>
    <w:rsid w:val="007C4B53"/>
    <w:rsid w:val="007C4F25"/>
    <w:rsid w:val="007C58C2"/>
    <w:rsid w:val="007C7A72"/>
    <w:rsid w:val="007C7BDD"/>
    <w:rsid w:val="007D0388"/>
    <w:rsid w:val="007D27C2"/>
    <w:rsid w:val="007D2C89"/>
    <w:rsid w:val="007D32ED"/>
    <w:rsid w:val="007D36D1"/>
    <w:rsid w:val="007D4171"/>
    <w:rsid w:val="007D420F"/>
    <w:rsid w:val="007D4593"/>
    <w:rsid w:val="007D46E1"/>
    <w:rsid w:val="007D5D4B"/>
    <w:rsid w:val="007D663C"/>
    <w:rsid w:val="007D6A18"/>
    <w:rsid w:val="007D73B3"/>
    <w:rsid w:val="007D74AF"/>
    <w:rsid w:val="007E02A6"/>
    <w:rsid w:val="007E040C"/>
    <w:rsid w:val="007E0AD4"/>
    <w:rsid w:val="007E11F3"/>
    <w:rsid w:val="007E123F"/>
    <w:rsid w:val="007E1F18"/>
    <w:rsid w:val="007E2849"/>
    <w:rsid w:val="007E2E9A"/>
    <w:rsid w:val="007E361C"/>
    <w:rsid w:val="007E4155"/>
    <w:rsid w:val="007E4244"/>
    <w:rsid w:val="007E4A75"/>
    <w:rsid w:val="007E5763"/>
    <w:rsid w:val="007E747B"/>
    <w:rsid w:val="007F1AA3"/>
    <w:rsid w:val="007F3A39"/>
    <w:rsid w:val="007F448B"/>
    <w:rsid w:val="007F6105"/>
    <w:rsid w:val="007F61ED"/>
    <w:rsid w:val="00800118"/>
    <w:rsid w:val="0080057B"/>
    <w:rsid w:val="008005AD"/>
    <w:rsid w:val="008020B2"/>
    <w:rsid w:val="0080239E"/>
    <w:rsid w:val="00803790"/>
    <w:rsid w:val="0080467F"/>
    <w:rsid w:val="0080561B"/>
    <w:rsid w:val="0080730F"/>
    <w:rsid w:val="008073DF"/>
    <w:rsid w:val="0081289A"/>
    <w:rsid w:val="00812AA6"/>
    <w:rsid w:val="00812D8F"/>
    <w:rsid w:val="008145EC"/>
    <w:rsid w:val="0081513A"/>
    <w:rsid w:val="00817DF6"/>
    <w:rsid w:val="0082035A"/>
    <w:rsid w:val="008206B5"/>
    <w:rsid w:val="00820732"/>
    <w:rsid w:val="00821231"/>
    <w:rsid w:val="00821461"/>
    <w:rsid w:val="00821575"/>
    <w:rsid w:val="00821DC7"/>
    <w:rsid w:val="00825226"/>
    <w:rsid w:val="00826BF6"/>
    <w:rsid w:val="0083064F"/>
    <w:rsid w:val="00831CA2"/>
    <w:rsid w:val="00831D06"/>
    <w:rsid w:val="0083236B"/>
    <w:rsid w:val="00832ADE"/>
    <w:rsid w:val="00833774"/>
    <w:rsid w:val="00835367"/>
    <w:rsid w:val="008358FA"/>
    <w:rsid w:val="00836066"/>
    <w:rsid w:val="008379B2"/>
    <w:rsid w:val="00837FF5"/>
    <w:rsid w:val="0084056B"/>
    <w:rsid w:val="008409AF"/>
    <w:rsid w:val="00840FDE"/>
    <w:rsid w:val="008414E5"/>
    <w:rsid w:val="00842BE0"/>
    <w:rsid w:val="00843FC9"/>
    <w:rsid w:val="00844CF3"/>
    <w:rsid w:val="008451EB"/>
    <w:rsid w:val="0084593A"/>
    <w:rsid w:val="00846AE4"/>
    <w:rsid w:val="00847A11"/>
    <w:rsid w:val="00850723"/>
    <w:rsid w:val="00851057"/>
    <w:rsid w:val="00851A95"/>
    <w:rsid w:val="00851AA6"/>
    <w:rsid w:val="008522B8"/>
    <w:rsid w:val="008524CB"/>
    <w:rsid w:val="00852C0F"/>
    <w:rsid w:val="00852DB7"/>
    <w:rsid w:val="00854C68"/>
    <w:rsid w:val="00855232"/>
    <w:rsid w:val="008560D6"/>
    <w:rsid w:val="00856D77"/>
    <w:rsid w:val="0086035F"/>
    <w:rsid w:val="00860395"/>
    <w:rsid w:val="00861C9E"/>
    <w:rsid w:val="008621F6"/>
    <w:rsid w:val="00862D80"/>
    <w:rsid w:val="00863C44"/>
    <w:rsid w:val="00864286"/>
    <w:rsid w:val="00867B6F"/>
    <w:rsid w:val="00871D66"/>
    <w:rsid w:val="00871EB0"/>
    <w:rsid w:val="00871EED"/>
    <w:rsid w:val="008726A4"/>
    <w:rsid w:val="00873000"/>
    <w:rsid w:val="00873D76"/>
    <w:rsid w:val="0087586B"/>
    <w:rsid w:val="00875C33"/>
    <w:rsid w:val="0087664A"/>
    <w:rsid w:val="008777E2"/>
    <w:rsid w:val="00877957"/>
    <w:rsid w:val="00880379"/>
    <w:rsid w:val="00880ADE"/>
    <w:rsid w:val="00882AE4"/>
    <w:rsid w:val="00884601"/>
    <w:rsid w:val="00884F7D"/>
    <w:rsid w:val="00886BD6"/>
    <w:rsid w:val="008878CA"/>
    <w:rsid w:val="00887B7A"/>
    <w:rsid w:val="00887DA3"/>
    <w:rsid w:val="008926B8"/>
    <w:rsid w:val="00892719"/>
    <w:rsid w:val="0089396F"/>
    <w:rsid w:val="00893FE5"/>
    <w:rsid w:val="008962EB"/>
    <w:rsid w:val="008965DE"/>
    <w:rsid w:val="00896C24"/>
    <w:rsid w:val="008A13CA"/>
    <w:rsid w:val="008A16CB"/>
    <w:rsid w:val="008A1EAC"/>
    <w:rsid w:val="008A2290"/>
    <w:rsid w:val="008A22AF"/>
    <w:rsid w:val="008A2B5D"/>
    <w:rsid w:val="008A2E0E"/>
    <w:rsid w:val="008A33D4"/>
    <w:rsid w:val="008A63C7"/>
    <w:rsid w:val="008B051A"/>
    <w:rsid w:val="008B0920"/>
    <w:rsid w:val="008B0DB4"/>
    <w:rsid w:val="008B0FA8"/>
    <w:rsid w:val="008B393B"/>
    <w:rsid w:val="008B3EFD"/>
    <w:rsid w:val="008B6A45"/>
    <w:rsid w:val="008B78BD"/>
    <w:rsid w:val="008C0118"/>
    <w:rsid w:val="008C0E9E"/>
    <w:rsid w:val="008C0F1C"/>
    <w:rsid w:val="008C14E9"/>
    <w:rsid w:val="008C39A8"/>
    <w:rsid w:val="008C3DBE"/>
    <w:rsid w:val="008C4341"/>
    <w:rsid w:val="008C48F4"/>
    <w:rsid w:val="008C5052"/>
    <w:rsid w:val="008C723C"/>
    <w:rsid w:val="008D1CD9"/>
    <w:rsid w:val="008D3F27"/>
    <w:rsid w:val="008D4334"/>
    <w:rsid w:val="008D4531"/>
    <w:rsid w:val="008D4AD5"/>
    <w:rsid w:val="008D5A75"/>
    <w:rsid w:val="008D5D11"/>
    <w:rsid w:val="008D5D2A"/>
    <w:rsid w:val="008D64F5"/>
    <w:rsid w:val="008D6D6F"/>
    <w:rsid w:val="008D7F5E"/>
    <w:rsid w:val="008E0BA8"/>
    <w:rsid w:val="008E195F"/>
    <w:rsid w:val="008E1DBD"/>
    <w:rsid w:val="008E26F8"/>
    <w:rsid w:val="008E32FA"/>
    <w:rsid w:val="008E474D"/>
    <w:rsid w:val="008E5A4A"/>
    <w:rsid w:val="008E5D2F"/>
    <w:rsid w:val="008E60B5"/>
    <w:rsid w:val="008E7697"/>
    <w:rsid w:val="008E7DAB"/>
    <w:rsid w:val="008F1120"/>
    <w:rsid w:val="008F1908"/>
    <w:rsid w:val="008F2186"/>
    <w:rsid w:val="008F23A9"/>
    <w:rsid w:val="008F2446"/>
    <w:rsid w:val="008F26DA"/>
    <w:rsid w:val="008F423E"/>
    <w:rsid w:val="008F5C8D"/>
    <w:rsid w:val="008F6A4C"/>
    <w:rsid w:val="008F6E04"/>
    <w:rsid w:val="008F730A"/>
    <w:rsid w:val="008F7CC7"/>
    <w:rsid w:val="008F7EAB"/>
    <w:rsid w:val="009002E1"/>
    <w:rsid w:val="00900317"/>
    <w:rsid w:val="00900522"/>
    <w:rsid w:val="00900FE6"/>
    <w:rsid w:val="009016C6"/>
    <w:rsid w:val="00901D97"/>
    <w:rsid w:val="00901DEA"/>
    <w:rsid w:val="00902480"/>
    <w:rsid w:val="00902DAB"/>
    <w:rsid w:val="009032AE"/>
    <w:rsid w:val="009034CB"/>
    <w:rsid w:val="00905FFB"/>
    <w:rsid w:val="0090668D"/>
    <w:rsid w:val="00906F88"/>
    <w:rsid w:val="009075E8"/>
    <w:rsid w:val="00907F6D"/>
    <w:rsid w:val="009109A8"/>
    <w:rsid w:val="00910B94"/>
    <w:rsid w:val="0091123B"/>
    <w:rsid w:val="00911CEB"/>
    <w:rsid w:val="00911DBA"/>
    <w:rsid w:val="0091225A"/>
    <w:rsid w:val="009124FF"/>
    <w:rsid w:val="00912B71"/>
    <w:rsid w:val="00912D2D"/>
    <w:rsid w:val="00914B73"/>
    <w:rsid w:val="00915BC8"/>
    <w:rsid w:val="009164D7"/>
    <w:rsid w:val="00916FA9"/>
    <w:rsid w:val="00917953"/>
    <w:rsid w:val="00921D40"/>
    <w:rsid w:val="00921ECD"/>
    <w:rsid w:val="0092349B"/>
    <w:rsid w:val="00924346"/>
    <w:rsid w:val="00924E8B"/>
    <w:rsid w:val="00925D53"/>
    <w:rsid w:val="00926397"/>
    <w:rsid w:val="0092660D"/>
    <w:rsid w:val="00926835"/>
    <w:rsid w:val="00926E9D"/>
    <w:rsid w:val="00927143"/>
    <w:rsid w:val="00930288"/>
    <w:rsid w:val="009305E2"/>
    <w:rsid w:val="00931EBD"/>
    <w:rsid w:val="009329D2"/>
    <w:rsid w:val="0093626A"/>
    <w:rsid w:val="0093781E"/>
    <w:rsid w:val="00937CCA"/>
    <w:rsid w:val="0094048C"/>
    <w:rsid w:val="00940965"/>
    <w:rsid w:val="00940ABB"/>
    <w:rsid w:val="00941256"/>
    <w:rsid w:val="00941E8A"/>
    <w:rsid w:val="0094258F"/>
    <w:rsid w:val="0094506B"/>
    <w:rsid w:val="0094574B"/>
    <w:rsid w:val="00945856"/>
    <w:rsid w:val="00946AA5"/>
    <w:rsid w:val="00947231"/>
    <w:rsid w:val="00950F6F"/>
    <w:rsid w:val="0095123B"/>
    <w:rsid w:val="00951635"/>
    <w:rsid w:val="009521CD"/>
    <w:rsid w:val="00953C94"/>
    <w:rsid w:val="00954C5F"/>
    <w:rsid w:val="00955D1F"/>
    <w:rsid w:val="00955F02"/>
    <w:rsid w:val="0095642E"/>
    <w:rsid w:val="00957FDA"/>
    <w:rsid w:val="0096026A"/>
    <w:rsid w:val="009606F0"/>
    <w:rsid w:val="00960C29"/>
    <w:rsid w:val="00962D7F"/>
    <w:rsid w:val="00963947"/>
    <w:rsid w:val="00964086"/>
    <w:rsid w:val="00964796"/>
    <w:rsid w:val="00967C16"/>
    <w:rsid w:val="00967DB6"/>
    <w:rsid w:val="00967F86"/>
    <w:rsid w:val="009700FF"/>
    <w:rsid w:val="00971C01"/>
    <w:rsid w:val="00971F3A"/>
    <w:rsid w:val="00973D1F"/>
    <w:rsid w:val="0097596D"/>
    <w:rsid w:val="00975C12"/>
    <w:rsid w:val="00975EAA"/>
    <w:rsid w:val="0097632E"/>
    <w:rsid w:val="00976380"/>
    <w:rsid w:val="009770B6"/>
    <w:rsid w:val="00977633"/>
    <w:rsid w:val="00981943"/>
    <w:rsid w:val="00981A28"/>
    <w:rsid w:val="009821AF"/>
    <w:rsid w:val="00982245"/>
    <w:rsid w:val="00982425"/>
    <w:rsid w:val="0098298E"/>
    <w:rsid w:val="009838D5"/>
    <w:rsid w:val="009847E4"/>
    <w:rsid w:val="00985109"/>
    <w:rsid w:val="00986CE0"/>
    <w:rsid w:val="00987B4C"/>
    <w:rsid w:val="00990022"/>
    <w:rsid w:val="00993047"/>
    <w:rsid w:val="0099359C"/>
    <w:rsid w:val="00993773"/>
    <w:rsid w:val="00993791"/>
    <w:rsid w:val="009946DB"/>
    <w:rsid w:val="00994F32"/>
    <w:rsid w:val="009A0979"/>
    <w:rsid w:val="009A1242"/>
    <w:rsid w:val="009A24BF"/>
    <w:rsid w:val="009A2751"/>
    <w:rsid w:val="009A277B"/>
    <w:rsid w:val="009A28E4"/>
    <w:rsid w:val="009A2BE0"/>
    <w:rsid w:val="009A2C40"/>
    <w:rsid w:val="009A385D"/>
    <w:rsid w:val="009A39F4"/>
    <w:rsid w:val="009A3C43"/>
    <w:rsid w:val="009A51F2"/>
    <w:rsid w:val="009A5783"/>
    <w:rsid w:val="009A57C3"/>
    <w:rsid w:val="009A5B2C"/>
    <w:rsid w:val="009A7DF5"/>
    <w:rsid w:val="009A7F1B"/>
    <w:rsid w:val="009B0EAF"/>
    <w:rsid w:val="009B1DEB"/>
    <w:rsid w:val="009B2633"/>
    <w:rsid w:val="009B271F"/>
    <w:rsid w:val="009B294F"/>
    <w:rsid w:val="009B3AF4"/>
    <w:rsid w:val="009B3D22"/>
    <w:rsid w:val="009B4629"/>
    <w:rsid w:val="009B4EED"/>
    <w:rsid w:val="009B5C5C"/>
    <w:rsid w:val="009B6373"/>
    <w:rsid w:val="009B6AC6"/>
    <w:rsid w:val="009B6C94"/>
    <w:rsid w:val="009B7FA6"/>
    <w:rsid w:val="009C086D"/>
    <w:rsid w:val="009C1323"/>
    <w:rsid w:val="009C15FE"/>
    <w:rsid w:val="009C19C6"/>
    <w:rsid w:val="009C2605"/>
    <w:rsid w:val="009C2ABF"/>
    <w:rsid w:val="009C3A43"/>
    <w:rsid w:val="009C4E35"/>
    <w:rsid w:val="009C4FFC"/>
    <w:rsid w:val="009C5CA4"/>
    <w:rsid w:val="009C604E"/>
    <w:rsid w:val="009C6864"/>
    <w:rsid w:val="009C6AA5"/>
    <w:rsid w:val="009C768C"/>
    <w:rsid w:val="009C78AB"/>
    <w:rsid w:val="009C7BBA"/>
    <w:rsid w:val="009D07AF"/>
    <w:rsid w:val="009D11EE"/>
    <w:rsid w:val="009D2699"/>
    <w:rsid w:val="009D41C1"/>
    <w:rsid w:val="009D5237"/>
    <w:rsid w:val="009D5263"/>
    <w:rsid w:val="009D527B"/>
    <w:rsid w:val="009D530C"/>
    <w:rsid w:val="009D6761"/>
    <w:rsid w:val="009D676F"/>
    <w:rsid w:val="009D7858"/>
    <w:rsid w:val="009D7B86"/>
    <w:rsid w:val="009D7B92"/>
    <w:rsid w:val="009E0531"/>
    <w:rsid w:val="009E05D4"/>
    <w:rsid w:val="009E12E2"/>
    <w:rsid w:val="009E14C6"/>
    <w:rsid w:val="009E34AC"/>
    <w:rsid w:val="009E3569"/>
    <w:rsid w:val="009E5596"/>
    <w:rsid w:val="009E6585"/>
    <w:rsid w:val="009F0060"/>
    <w:rsid w:val="009F08F3"/>
    <w:rsid w:val="009F0E24"/>
    <w:rsid w:val="009F0E59"/>
    <w:rsid w:val="009F171E"/>
    <w:rsid w:val="009F2723"/>
    <w:rsid w:val="009F4310"/>
    <w:rsid w:val="009F6084"/>
    <w:rsid w:val="009F6B4B"/>
    <w:rsid w:val="009F7A22"/>
    <w:rsid w:val="00A00CA4"/>
    <w:rsid w:val="00A00CCE"/>
    <w:rsid w:val="00A01759"/>
    <w:rsid w:val="00A022CA"/>
    <w:rsid w:val="00A03B09"/>
    <w:rsid w:val="00A03BDF"/>
    <w:rsid w:val="00A049A6"/>
    <w:rsid w:val="00A04C8C"/>
    <w:rsid w:val="00A05689"/>
    <w:rsid w:val="00A0613C"/>
    <w:rsid w:val="00A06410"/>
    <w:rsid w:val="00A06850"/>
    <w:rsid w:val="00A06D19"/>
    <w:rsid w:val="00A07C27"/>
    <w:rsid w:val="00A07C7B"/>
    <w:rsid w:val="00A10A2F"/>
    <w:rsid w:val="00A1139F"/>
    <w:rsid w:val="00A142C6"/>
    <w:rsid w:val="00A143A4"/>
    <w:rsid w:val="00A14FC0"/>
    <w:rsid w:val="00A15016"/>
    <w:rsid w:val="00A16AB8"/>
    <w:rsid w:val="00A17692"/>
    <w:rsid w:val="00A17D81"/>
    <w:rsid w:val="00A219DA"/>
    <w:rsid w:val="00A21C39"/>
    <w:rsid w:val="00A21FF4"/>
    <w:rsid w:val="00A23924"/>
    <w:rsid w:val="00A24526"/>
    <w:rsid w:val="00A25A13"/>
    <w:rsid w:val="00A25F41"/>
    <w:rsid w:val="00A2754D"/>
    <w:rsid w:val="00A27ABF"/>
    <w:rsid w:val="00A30CE7"/>
    <w:rsid w:val="00A30E0B"/>
    <w:rsid w:val="00A31C89"/>
    <w:rsid w:val="00A320C3"/>
    <w:rsid w:val="00A3273F"/>
    <w:rsid w:val="00A342E5"/>
    <w:rsid w:val="00A34B2E"/>
    <w:rsid w:val="00A3601F"/>
    <w:rsid w:val="00A369BF"/>
    <w:rsid w:val="00A36BB6"/>
    <w:rsid w:val="00A3702E"/>
    <w:rsid w:val="00A37143"/>
    <w:rsid w:val="00A37CD2"/>
    <w:rsid w:val="00A37F4B"/>
    <w:rsid w:val="00A400B8"/>
    <w:rsid w:val="00A40995"/>
    <w:rsid w:val="00A41B90"/>
    <w:rsid w:val="00A41F14"/>
    <w:rsid w:val="00A444C3"/>
    <w:rsid w:val="00A44981"/>
    <w:rsid w:val="00A456C5"/>
    <w:rsid w:val="00A4668C"/>
    <w:rsid w:val="00A4717F"/>
    <w:rsid w:val="00A47898"/>
    <w:rsid w:val="00A50D11"/>
    <w:rsid w:val="00A50FED"/>
    <w:rsid w:val="00A519A5"/>
    <w:rsid w:val="00A51A9E"/>
    <w:rsid w:val="00A528C5"/>
    <w:rsid w:val="00A53605"/>
    <w:rsid w:val="00A541F6"/>
    <w:rsid w:val="00A5605B"/>
    <w:rsid w:val="00A569EE"/>
    <w:rsid w:val="00A57B59"/>
    <w:rsid w:val="00A6021E"/>
    <w:rsid w:val="00A609C3"/>
    <w:rsid w:val="00A60AF2"/>
    <w:rsid w:val="00A61FD0"/>
    <w:rsid w:val="00A62016"/>
    <w:rsid w:val="00A62422"/>
    <w:rsid w:val="00A62A7C"/>
    <w:rsid w:val="00A62BAB"/>
    <w:rsid w:val="00A636C6"/>
    <w:rsid w:val="00A63AA6"/>
    <w:rsid w:val="00A66609"/>
    <w:rsid w:val="00A66B95"/>
    <w:rsid w:val="00A67754"/>
    <w:rsid w:val="00A7078B"/>
    <w:rsid w:val="00A727CF"/>
    <w:rsid w:val="00A738E0"/>
    <w:rsid w:val="00A74263"/>
    <w:rsid w:val="00A744F9"/>
    <w:rsid w:val="00A754C8"/>
    <w:rsid w:val="00A75BAE"/>
    <w:rsid w:val="00A76A1C"/>
    <w:rsid w:val="00A771E3"/>
    <w:rsid w:val="00A77ACF"/>
    <w:rsid w:val="00A77CBF"/>
    <w:rsid w:val="00A80C8E"/>
    <w:rsid w:val="00A80D1A"/>
    <w:rsid w:val="00A813CF"/>
    <w:rsid w:val="00A815CA"/>
    <w:rsid w:val="00A81714"/>
    <w:rsid w:val="00A81C13"/>
    <w:rsid w:val="00A81EB2"/>
    <w:rsid w:val="00A859F7"/>
    <w:rsid w:val="00A85C4E"/>
    <w:rsid w:val="00A86291"/>
    <w:rsid w:val="00A86CCA"/>
    <w:rsid w:val="00A87BB2"/>
    <w:rsid w:val="00A910B9"/>
    <w:rsid w:val="00A915EE"/>
    <w:rsid w:val="00A91612"/>
    <w:rsid w:val="00A91A21"/>
    <w:rsid w:val="00A91DAA"/>
    <w:rsid w:val="00A93A47"/>
    <w:rsid w:val="00A93FA9"/>
    <w:rsid w:val="00A947BE"/>
    <w:rsid w:val="00A94E52"/>
    <w:rsid w:val="00A94E8F"/>
    <w:rsid w:val="00A952FC"/>
    <w:rsid w:val="00A95808"/>
    <w:rsid w:val="00A95B03"/>
    <w:rsid w:val="00A963A3"/>
    <w:rsid w:val="00A965DE"/>
    <w:rsid w:val="00A974B6"/>
    <w:rsid w:val="00A978EB"/>
    <w:rsid w:val="00AA0950"/>
    <w:rsid w:val="00AA1837"/>
    <w:rsid w:val="00AA292A"/>
    <w:rsid w:val="00AA3052"/>
    <w:rsid w:val="00AA4034"/>
    <w:rsid w:val="00AA46D5"/>
    <w:rsid w:val="00AA47C4"/>
    <w:rsid w:val="00AA61D5"/>
    <w:rsid w:val="00AA7515"/>
    <w:rsid w:val="00AA7E91"/>
    <w:rsid w:val="00AB058C"/>
    <w:rsid w:val="00AB064B"/>
    <w:rsid w:val="00AB33BB"/>
    <w:rsid w:val="00AB3517"/>
    <w:rsid w:val="00AB3636"/>
    <w:rsid w:val="00AB38E1"/>
    <w:rsid w:val="00AB3F64"/>
    <w:rsid w:val="00AB458A"/>
    <w:rsid w:val="00AB52DF"/>
    <w:rsid w:val="00AB5FC9"/>
    <w:rsid w:val="00AB70F0"/>
    <w:rsid w:val="00AB7DC5"/>
    <w:rsid w:val="00AC0457"/>
    <w:rsid w:val="00AC1074"/>
    <w:rsid w:val="00AC1396"/>
    <w:rsid w:val="00AC1F5B"/>
    <w:rsid w:val="00AC253F"/>
    <w:rsid w:val="00AC2591"/>
    <w:rsid w:val="00AC2A65"/>
    <w:rsid w:val="00AC2CDE"/>
    <w:rsid w:val="00AC31B2"/>
    <w:rsid w:val="00AC32E4"/>
    <w:rsid w:val="00AC3B5C"/>
    <w:rsid w:val="00AC5881"/>
    <w:rsid w:val="00AC5928"/>
    <w:rsid w:val="00AC7587"/>
    <w:rsid w:val="00AD0296"/>
    <w:rsid w:val="00AD0575"/>
    <w:rsid w:val="00AD1CC7"/>
    <w:rsid w:val="00AD2495"/>
    <w:rsid w:val="00AD4B00"/>
    <w:rsid w:val="00AD53FC"/>
    <w:rsid w:val="00AD5CD2"/>
    <w:rsid w:val="00AD6A81"/>
    <w:rsid w:val="00AD7D26"/>
    <w:rsid w:val="00AD7E02"/>
    <w:rsid w:val="00AE0038"/>
    <w:rsid w:val="00AE018A"/>
    <w:rsid w:val="00AE03F4"/>
    <w:rsid w:val="00AE16BF"/>
    <w:rsid w:val="00AE19FD"/>
    <w:rsid w:val="00AE269E"/>
    <w:rsid w:val="00AE326C"/>
    <w:rsid w:val="00AE3567"/>
    <w:rsid w:val="00AE36C1"/>
    <w:rsid w:val="00AE3C4F"/>
    <w:rsid w:val="00AE4041"/>
    <w:rsid w:val="00AE4418"/>
    <w:rsid w:val="00AE4F63"/>
    <w:rsid w:val="00AE50F0"/>
    <w:rsid w:val="00AE6DD1"/>
    <w:rsid w:val="00AE701C"/>
    <w:rsid w:val="00AE7E93"/>
    <w:rsid w:val="00AF02A2"/>
    <w:rsid w:val="00AF0639"/>
    <w:rsid w:val="00AF0A7D"/>
    <w:rsid w:val="00AF23B0"/>
    <w:rsid w:val="00AF607C"/>
    <w:rsid w:val="00AF681B"/>
    <w:rsid w:val="00AF6989"/>
    <w:rsid w:val="00B0017D"/>
    <w:rsid w:val="00B005A4"/>
    <w:rsid w:val="00B00BAB"/>
    <w:rsid w:val="00B00E90"/>
    <w:rsid w:val="00B0171B"/>
    <w:rsid w:val="00B020DF"/>
    <w:rsid w:val="00B02637"/>
    <w:rsid w:val="00B02B0C"/>
    <w:rsid w:val="00B03AC5"/>
    <w:rsid w:val="00B03D56"/>
    <w:rsid w:val="00B04D62"/>
    <w:rsid w:val="00B05501"/>
    <w:rsid w:val="00B07C4F"/>
    <w:rsid w:val="00B07ED0"/>
    <w:rsid w:val="00B1253A"/>
    <w:rsid w:val="00B1254F"/>
    <w:rsid w:val="00B13101"/>
    <w:rsid w:val="00B136CA"/>
    <w:rsid w:val="00B13794"/>
    <w:rsid w:val="00B14828"/>
    <w:rsid w:val="00B14A63"/>
    <w:rsid w:val="00B15E6C"/>
    <w:rsid w:val="00B161ED"/>
    <w:rsid w:val="00B169E8"/>
    <w:rsid w:val="00B209A1"/>
    <w:rsid w:val="00B21301"/>
    <w:rsid w:val="00B21E06"/>
    <w:rsid w:val="00B21E88"/>
    <w:rsid w:val="00B22637"/>
    <w:rsid w:val="00B2410C"/>
    <w:rsid w:val="00B278E0"/>
    <w:rsid w:val="00B30D94"/>
    <w:rsid w:val="00B30E1C"/>
    <w:rsid w:val="00B31079"/>
    <w:rsid w:val="00B31448"/>
    <w:rsid w:val="00B317E9"/>
    <w:rsid w:val="00B327E5"/>
    <w:rsid w:val="00B32EF9"/>
    <w:rsid w:val="00B3357F"/>
    <w:rsid w:val="00B335FF"/>
    <w:rsid w:val="00B34800"/>
    <w:rsid w:val="00B34AB2"/>
    <w:rsid w:val="00B359EB"/>
    <w:rsid w:val="00B3602F"/>
    <w:rsid w:val="00B37637"/>
    <w:rsid w:val="00B37902"/>
    <w:rsid w:val="00B40135"/>
    <w:rsid w:val="00B40159"/>
    <w:rsid w:val="00B4030B"/>
    <w:rsid w:val="00B40E42"/>
    <w:rsid w:val="00B40FF4"/>
    <w:rsid w:val="00B41888"/>
    <w:rsid w:val="00B41EB0"/>
    <w:rsid w:val="00B42021"/>
    <w:rsid w:val="00B42F13"/>
    <w:rsid w:val="00B42F30"/>
    <w:rsid w:val="00B433AF"/>
    <w:rsid w:val="00B46343"/>
    <w:rsid w:val="00B46FCA"/>
    <w:rsid w:val="00B47542"/>
    <w:rsid w:val="00B47EA9"/>
    <w:rsid w:val="00B500EC"/>
    <w:rsid w:val="00B519EE"/>
    <w:rsid w:val="00B520CC"/>
    <w:rsid w:val="00B5383B"/>
    <w:rsid w:val="00B53E56"/>
    <w:rsid w:val="00B53EC8"/>
    <w:rsid w:val="00B54073"/>
    <w:rsid w:val="00B54413"/>
    <w:rsid w:val="00B5449D"/>
    <w:rsid w:val="00B56BB0"/>
    <w:rsid w:val="00B56F8B"/>
    <w:rsid w:val="00B57231"/>
    <w:rsid w:val="00B60098"/>
    <w:rsid w:val="00B6232D"/>
    <w:rsid w:val="00B62E90"/>
    <w:rsid w:val="00B63C19"/>
    <w:rsid w:val="00B643E9"/>
    <w:rsid w:val="00B648FC"/>
    <w:rsid w:val="00B66184"/>
    <w:rsid w:val="00B66447"/>
    <w:rsid w:val="00B66937"/>
    <w:rsid w:val="00B66B30"/>
    <w:rsid w:val="00B66F31"/>
    <w:rsid w:val="00B672B5"/>
    <w:rsid w:val="00B67A7D"/>
    <w:rsid w:val="00B7062C"/>
    <w:rsid w:val="00B713B8"/>
    <w:rsid w:val="00B71F5C"/>
    <w:rsid w:val="00B71F73"/>
    <w:rsid w:val="00B73180"/>
    <w:rsid w:val="00B751E6"/>
    <w:rsid w:val="00B75D70"/>
    <w:rsid w:val="00B76912"/>
    <w:rsid w:val="00B76B27"/>
    <w:rsid w:val="00B76D99"/>
    <w:rsid w:val="00B779A7"/>
    <w:rsid w:val="00B8030E"/>
    <w:rsid w:val="00B8044F"/>
    <w:rsid w:val="00B81C9A"/>
    <w:rsid w:val="00B82255"/>
    <w:rsid w:val="00B832AE"/>
    <w:rsid w:val="00B83736"/>
    <w:rsid w:val="00B86933"/>
    <w:rsid w:val="00B900B0"/>
    <w:rsid w:val="00B90951"/>
    <w:rsid w:val="00B90EE7"/>
    <w:rsid w:val="00B91255"/>
    <w:rsid w:val="00B91463"/>
    <w:rsid w:val="00B937D8"/>
    <w:rsid w:val="00B93F53"/>
    <w:rsid w:val="00B948DB"/>
    <w:rsid w:val="00B960F9"/>
    <w:rsid w:val="00B9689E"/>
    <w:rsid w:val="00B97261"/>
    <w:rsid w:val="00B97329"/>
    <w:rsid w:val="00BA0075"/>
    <w:rsid w:val="00BA103E"/>
    <w:rsid w:val="00BA2163"/>
    <w:rsid w:val="00BA43A2"/>
    <w:rsid w:val="00BA452D"/>
    <w:rsid w:val="00BA485E"/>
    <w:rsid w:val="00BA5C9D"/>
    <w:rsid w:val="00BA6734"/>
    <w:rsid w:val="00BA7020"/>
    <w:rsid w:val="00BA79A7"/>
    <w:rsid w:val="00BB0436"/>
    <w:rsid w:val="00BB11A0"/>
    <w:rsid w:val="00BB1A9A"/>
    <w:rsid w:val="00BB2959"/>
    <w:rsid w:val="00BB3891"/>
    <w:rsid w:val="00BB3AC5"/>
    <w:rsid w:val="00BB4C49"/>
    <w:rsid w:val="00BB4F2C"/>
    <w:rsid w:val="00BB5104"/>
    <w:rsid w:val="00BB5558"/>
    <w:rsid w:val="00BB68A7"/>
    <w:rsid w:val="00BB7A67"/>
    <w:rsid w:val="00BC0668"/>
    <w:rsid w:val="00BC0B7A"/>
    <w:rsid w:val="00BC1492"/>
    <w:rsid w:val="00BC1F43"/>
    <w:rsid w:val="00BC2DD7"/>
    <w:rsid w:val="00BC4211"/>
    <w:rsid w:val="00BC48ED"/>
    <w:rsid w:val="00BC4A1D"/>
    <w:rsid w:val="00BC56E8"/>
    <w:rsid w:val="00BC6783"/>
    <w:rsid w:val="00BC6B6F"/>
    <w:rsid w:val="00BC749C"/>
    <w:rsid w:val="00BD005D"/>
    <w:rsid w:val="00BD112D"/>
    <w:rsid w:val="00BD1F64"/>
    <w:rsid w:val="00BD2B26"/>
    <w:rsid w:val="00BD439B"/>
    <w:rsid w:val="00BD4CAD"/>
    <w:rsid w:val="00BD52A7"/>
    <w:rsid w:val="00BD59C3"/>
    <w:rsid w:val="00BD7D1F"/>
    <w:rsid w:val="00BE065F"/>
    <w:rsid w:val="00BE0D75"/>
    <w:rsid w:val="00BE0DCB"/>
    <w:rsid w:val="00BE139D"/>
    <w:rsid w:val="00BE190C"/>
    <w:rsid w:val="00BE1B30"/>
    <w:rsid w:val="00BE1EF1"/>
    <w:rsid w:val="00BE2A29"/>
    <w:rsid w:val="00BE2AE4"/>
    <w:rsid w:val="00BE4E86"/>
    <w:rsid w:val="00BE515A"/>
    <w:rsid w:val="00BE54C8"/>
    <w:rsid w:val="00BE57C1"/>
    <w:rsid w:val="00BE6099"/>
    <w:rsid w:val="00BE64C5"/>
    <w:rsid w:val="00BE688D"/>
    <w:rsid w:val="00BE69D9"/>
    <w:rsid w:val="00BF03BA"/>
    <w:rsid w:val="00BF0EF8"/>
    <w:rsid w:val="00BF112C"/>
    <w:rsid w:val="00BF1BEF"/>
    <w:rsid w:val="00BF2A1A"/>
    <w:rsid w:val="00BF2B88"/>
    <w:rsid w:val="00BF2CC9"/>
    <w:rsid w:val="00BF37EB"/>
    <w:rsid w:val="00BF4BF1"/>
    <w:rsid w:val="00BF57CC"/>
    <w:rsid w:val="00BF6061"/>
    <w:rsid w:val="00BF782D"/>
    <w:rsid w:val="00BF7ACD"/>
    <w:rsid w:val="00C00F93"/>
    <w:rsid w:val="00C0185C"/>
    <w:rsid w:val="00C035A1"/>
    <w:rsid w:val="00C03C1B"/>
    <w:rsid w:val="00C03D04"/>
    <w:rsid w:val="00C0435D"/>
    <w:rsid w:val="00C046FC"/>
    <w:rsid w:val="00C05C5D"/>
    <w:rsid w:val="00C07C9C"/>
    <w:rsid w:val="00C111C3"/>
    <w:rsid w:val="00C117E9"/>
    <w:rsid w:val="00C12441"/>
    <w:rsid w:val="00C127D6"/>
    <w:rsid w:val="00C130E6"/>
    <w:rsid w:val="00C16ECA"/>
    <w:rsid w:val="00C16EEE"/>
    <w:rsid w:val="00C170C9"/>
    <w:rsid w:val="00C20E97"/>
    <w:rsid w:val="00C23E63"/>
    <w:rsid w:val="00C24684"/>
    <w:rsid w:val="00C24C17"/>
    <w:rsid w:val="00C2563A"/>
    <w:rsid w:val="00C2787E"/>
    <w:rsid w:val="00C27AC1"/>
    <w:rsid w:val="00C27D38"/>
    <w:rsid w:val="00C31B8B"/>
    <w:rsid w:val="00C32919"/>
    <w:rsid w:val="00C33A61"/>
    <w:rsid w:val="00C33AAE"/>
    <w:rsid w:val="00C33B4E"/>
    <w:rsid w:val="00C33D37"/>
    <w:rsid w:val="00C3401F"/>
    <w:rsid w:val="00C34A02"/>
    <w:rsid w:val="00C34FFE"/>
    <w:rsid w:val="00C3532B"/>
    <w:rsid w:val="00C35603"/>
    <w:rsid w:val="00C35832"/>
    <w:rsid w:val="00C363BD"/>
    <w:rsid w:val="00C36C5F"/>
    <w:rsid w:val="00C375C4"/>
    <w:rsid w:val="00C3776C"/>
    <w:rsid w:val="00C42296"/>
    <w:rsid w:val="00C4247D"/>
    <w:rsid w:val="00C433B5"/>
    <w:rsid w:val="00C434F7"/>
    <w:rsid w:val="00C44654"/>
    <w:rsid w:val="00C44C0E"/>
    <w:rsid w:val="00C45567"/>
    <w:rsid w:val="00C46613"/>
    <w:rsid w:val="00C46A43"/>
    <w:rsid w:val="00C47810"/>
    <w:rsid w:val="00C500D3"/>
    <w:rsid w:val="00C5037E"/>
    <w:rsid w:val="00C50699"/>
    <w:rsid w:val="00C50C28"/>
    <w:rsid w:val="00C521E6"/>
    <w:rsid w:val="00C57297"/>
    <w:rsid w:val="00C57809"/>
    <w:rsid w:val="00C57F34"/>
    <w:rsid w:val="00C61FFA"/>
    <w:rsid w:val="00C635A3"/>
    <w:rsid w:val="00C641BB"/>
    <w:rsid w:val="00C64CE5"/>
    <w:rsid w:val="00C64E3E"/>
    <w:rsid w:val="00C64E62"/>
    <w:rsid w:val="00C650D5"/>
    <w:rsid w:val="00C65F12"/>
    <w:rsid w:val="00C668D0"/>
    <w:rsid w:val="00C6729A"/>
    <w:rsid w:val="00C6737B"/>
    <w:rsid w:val="00C673DB"/>
    <w:rsid w:val="00C67D0D"/>
    <w:rsid w:val="00C701D0"/>
    <w:rsid w:val="00C70A9A"/>
    <w:rsid w:val="00C7284C"/>
    <w:rsid w:val="00C7311B"/>
    <w:rsid w:val="00C749DC"/>
    <w:rsid w:val="00C7621B"/>
    <w:rsid w:val="00C774C2"/>
    <w:rsid w:val="00C77CB2"/>
    <w:rsid w:val="00C80539"/>
    <w:rsid w:val="00C805AE"/>
    <w:rsid w:val="00C80A17"/>
    <w:rsid w:val="00C80A23"/>
    <w:rsid w:val="00C80A73"/>
    <w:rsid w:val="00C80D4E"/>
    <w:rsid w:val="00C80D51"/>
    <w:rsid w:val="00C81764"/>
    <w:rsid w:val="00C817D3"/>
    <w:rsid w:val="00C81FC6"/>
    <w:rsid w:val="00C82305"/>
    <w:rsid w:val="00C82319"/>
    <w:rsid w:val="00C83B11"/>
    <w:rsid w:val="00C83C11"/>
    <w:rsid w:val="00C8527C"/>
    <w:rsid w:val="00C854C9"/>
    <w:rsid w:val="00C85749"/>
    <w:rsid w:val="00C85986"/>
    <w:rsid w:val="00C8677F"/>
    <w:rsid w:val="00C86AD1"/>
    <w:rsid w:val="00C86D7C"/>
    <w:rsid w:val="00C870F7"/>
    <w:rsid w:val="00C878C7"/>
    <w:rsid w:val="00C90127"/>
    <w:rsid w:val="00C90591"/>
    <w:rsid w:val="00C90A83"/>
    <w:rsid w:val="00C95B1A"/>
    <w:rsid w:val="00C97F34"/>
    <w:rsid w:val="00CA101F"/>
    <w:rsid w:val="00CA197C"/>
    <w:rsid w:val="00CA1BBA"/>
    <w:rsid w:val="00CA319C"/>
    <w:rsid w:val="00CA6892"/>
    <w:rsid w:val="00CB037B"/>
    <w:rsid w:val="00CB0411"/>
    <w:rsid w:val="00CB0AE0"/>
    <w:rsid w:val="00CB0F00"/>
    <w:rsid w:val="00CB0FF4"/>
    <w:rsid w:val="00CB10C2"/>
    <w:rsid w:val="00CB1FE7"/>
    <w:rsid w:val="00CB2A14"/>
    <w:rsid w:val="00CB2C57"/>
    <w:rsid w:val="00CB3E57"/>
    <w:rsid w:val="00CB4CA0"/>
    <w:rsid w:val="00CB4E08"/>
    <w:rsid w:val="00CB511F"/>
    <w:rsid w:val="00CB58FD"/>
    <w:rsid w:val="00CB695E"/>
    <w:rsid w:val="00CB6B34"/>
    <w:rsid w:val="00CB704A"/>
    <w:rsid w:val="00CC08CA"/>
    <w:rsid w:val="00CC1A11"/>
    <w:rsid w:val="00CC2C1A"/>
    <w:rsid w:val="00CC3DCA"/>
    <w:rsid w:val="00CC4242"/>
    <w:rsid w:val="00CC44FE"/>
    <w:rsid w:val="00CC4733"/>
    <w:rsid w:val="00CC6E1B"/>
    <w:rsid w:val="00CC73C4"/>
    <w:rsid w:val="00CC7698"/>
    <w:rsid w:val="00CD058D"/>
    <w:rsid w:val="00CD0AAF"/>
    <w:rsid w:val="00CD0EB1"/>
    <w:rsid w:val="00CD120B"/>
    <w:rsid w:val="00CD25C8"/>
    <w:rsid w:val="00CD36EF"/>
    <w:rsid w:val="00CD37FC"/>
    <w:rsid w:val="00CD447A"/>
    <w:rsid w:val="00CD5104"/>
    <w:rsid w:val="00CD6523"/>
    <w:rsid w:val="00CD69AB"/>
    <w:rsid w:val="00CE0A16"/>
    <w:rsid w:val="00CE159F"/>
    <w:rsid w:val="00CE15F5"/>
    <w:rsid w:val="00CE1A76"/>
    <w:rsid w:val="00CE273C"/>
    <w:rsid w:val="00CE35DD"/>
    <w:rsid w:val="00CE3811"/>
    <w:rsid w:val="00CE4894"/>
    <w:rsid w:val="00CE5591"/>
    <w:rsid w:val="00CE5733"/>
    <w:rsid w:val="00CE5DE6"/>
    <w:rsid w:val="00CE5E0B"/>
    <w:rsid w:val="00CE5F75"/>
    <w:rsid w:val="00CE6734"/>
    <w:rsid w:val="00CE7680"/>
    <w:rsid w:val="00CE7DB1"/>
    <w:rsid w:val="00CF03D6"/>
    <w:rsid w:val="00CF0775"/>
    <w:rsid w:val="00CF0A8A"/>
    <w:rsid w:val="00CF22AD"/>
    <w:rsid w:val="00CF33C1"/>
    <w:rsid w:val="00CF38BA"/>
    <w:rsid w:val="00CF427F"/>
    <w:rsid w:val="00CF7329"/>
    <w:rsid w:val="00CF79B2"/>
    <w:rsid w:val="00CF7A67"/>
    <w:rsid w:val="00D021F2"/>
    <w:rsid w:val="00D02C5C"/>
    <w:rsid w:val="00D03262"/>
    <w:rsid w:val="00D03BDE"/>
    <w:rsid w:val="00D05E2D"/>
    <w:rsid w:val="00D068EB"/>
    <w:rsid w:val="00D07DC4"/>
    <w:rsid w:val="00D1123A"/>
    <w:rsid w:val="00D120F1"/>
    <w:rsid w:val="00D12644"/>
    <w:rsid w:val="00D13A66"/>
    <w:rsid w:val="00D14B21"/>
    <w:rsid w:val="00D14DDD"/>
    <w:rsid w:val="00D161DF"/>
    <w:rsid w:val="00D16A7F"/>
    <w:rsid w:val="00D173A4"/>
    <w:rsid w:val="00D20178"/>
    <w:rsid w:val="00D201E4"/>
    <w:rsid w:val="00D225E6"/>
    <w:rsid w:val="00D22CBC"/>
    <w:rsid w:val="00D2315C"/>
    <w:rsid w:val="00D232BE"/>
    <w:rsid w:val="00D237F7"/>
    <w:rsid w:val="00D2418D"/>
    <w:rsid w:val="00D254FD"/>
    <w:rsid w:val="00D261B9"/>
    <w:rsid w:val="00D2620E"/>
    <w:rsid w:val="00D2626C"/>
    <w:rsid w:val="00D2713A"/>
    <w:rsid w:val="00D272AA"/>
    <w:rsid w:val="00D277F9"/>
    <w:rsid w:val="00D27C2D"/>
    <w:rsid w:val="00D3027F"/>
    <w:rsid w:val="00D32648"/>
    <w:rsid w:val="00D32768"/>
    <w:rsid w:val="00D33538"/>
    <w:rsid w:val="00D335D3"/>
    <w:rsid w:val="00D339F8"/>
    <w:rsid w:val="00D33A97"/>
    <w:rsid w:val="00D33BE6"/>
    <w:rsid w:val="00D3510A"/>
    <w:rsid w:val="00D35578"/>
    <w:rsid w:val="00D35979"/>
    <w:rsid w:val="00D37F49"/>
    <w:rsid w:val="00D4047F"/>
    <w:rsid w:val="00D43201"/>
    <w:rsid w:val="00D43C8D"/>
    <w:rsid w:val="00D43F35"/>
    <w:rsid w:val="00D44A56"/>
    <w:rsid w:val="00D44B84"/>
    <w:rsid w:val="00D457D4"/>
    <w:rsid w:val="00D45D42"/>
    <w:rsid w:val="00D463E1"/>
    <w:rsid w:val="00D46479"/>
    <w:rsid w:val="00D46A83"/>
    <w:rsid w:val="00D46AE9"/>
    <w:rsid w:val="00D46C54"/>
    <w:rsid w:val="00D47981"/>
    <w:rsid w:val="00D506D8"/>
    <w:rsid w:val="00D51842"/>
    <w:rsid w:val="00D51D3B"/>
    <w:rsid w:val="00D52B8F"/>
    <w:rsid w:val="00D53331"/>
    <w:rsid w:val="00D53CC9"/>
    <w:rsid w:val="00D53CFE"/>
    <w:rsid w:val="00D541D8"/>
    <w:rsid w:val="00D54A89"/>
    <w:rsid w:val="00D54E61"/>
    <w:rsid w:val="00D54FA2"/>
    <w:rsid w:val="00D5665F"/>
    <w:rsid w:val="00D56695"/>
    <w:rsid w:val="00D57448"/>
    <w:rsid w:val="00D57B29"/>
    <w:rsid w:val="00D57D31"/>
    <w:rsid w:val="00D607E5"/>
    <w:rsid w:val="00D60830"/>
    <w:rsid w:val="00D60D33"/>
    <w:rsid w:val="00D60FDA"/>
    <w:rsid w:val="00D61982"/>
    <w:rsid w:val="00D6284E"/>
    <w:rsid w:val="00D62E76"/>
    <w:rsid w:val="00D630BC"/>
    <w:rsid w:val="00D637A3"/>
    <w:rsid w:val="00D63B9E"/>
    <w:rsid w:val="00D64F10"/>
    <w:rsid w:val="00D65BB2"/>
    <w:rsid w:val="00D65CD5"/>
    <w:rsid w:val="00D6697B"/>
    <w:rsid w:val="00D66B44"/>
    <w:rsid w:val="00D67248"/>
    <w:rsid w:val="00D67933"/>
    <w:rsid w:val="00D7026F"/>
    <w:rsid w:val="00D7056D"/>
    <w:rsid w:val="00D70807"/>
    <w:rsid w:val="00D74E2B"/>
    <w:rsid w:val="00D76669"/>
    <w:rsid w:val="00D776EE"/>
    <w:rsid w:val="00D8049D"/>
    <w:rsid w:val="00D80754"/>
    <w:rsid w:val="00D81D9C"/>
    <w:rsid w:val="00D839F9"/>
    <w:rsid w:val="00D86361"/>
    <w:rsid w:val="00D86E51"/>
    <w:rsid w:val="00D91F65"/>
    <w:rsid w:val="00D93010"/>
    <w:rsid w:val="00D9313D"/>
    <w:rsid w:val="00D9368A"/>
    <w:rsid w:val="00D93A3E"/>
    <w:rsid w:val="00D94620"/>
    <w:rsid w:val="00D957FE"/>
    <w:rsid w:val="00D9617C"/>
    <w:rsid w:val="00D96687"/>
    <w:rsid w:val="00DA0303"/>
    <w:rsid w:val="00DA0607"/>
    <w:rsid w:val="00DA07AF"/>
    <w:rsid w:val="00DA10E5"/>
    <w:rsid w:val="00DA25C1"/>
    <w:rsid w:val="00DA271A"/>
    <w:rsid w:val="00DA2CCD"/>
    <w:rsid w:val="00DA337E"/>
    <w:rsid w:val="00DA47C2"/>
    <w:rsid w:val="00DA47E3"/>
    <w:rsid w:val="00DA491D"/>
    <w:rsid w:val="00DA4E73"/>
    <w:rsid w:val="00DA5B10"/>
    <w:rsid w:val="00DB0DF0"/>
    <w:rsid w:val="00DB3EE1"/>
    <w:rsid w:val="00DB45F0"/>
    <w:rsid w:val="00DB4DF4"/>
    <w:rsid w:val="00DB56E8"/>
    <w:rsid w:val="00DB71B7"/>
    <w:rsid w:val="00DB77DD"/>
    <w:rsid w:val="00DB7F26"/>
    <w:rsid w:val="00DC0C7C"/>
    <w:rsid w:val="00DC0E57"/>
    <w:rsid w:val="00DC17CA"/>
    <w:rsid w:val="00DC2981"/>
    <w:rsid w:val="00DC2AFB"/>
    <w:rsid w:val="00DC3075"/>
    <w:rsid w:val="00DC3540"/>
    <w:rsid w:val="00DC4BB3"/>
    <w:rsid w:val="00DC4DFE"/>
    <w:rsid w:val="00DC4F98"/>
    <w:rsid w:val="00DC54B9"/>
    <w:rsid w:val="00DC5B9D"/>
    <w:rsid w:val="00DC5EE0"/>
    <w:rsid w:val="00DC78E3"/>
    <w:rsid w:val="00DD035F"/>
    <w:rsid w:val="00DD0941"/>
    <w:rsid w:val="00DD13B8"/>
    <w:rsid w:val="00DD16F1"/>
    <w:rsid w:val="00DD1792"/>
    <w:rsid w:val="00DD22AC"/>
    <w:rsid w:val="00DD2BDA"/>
    <w:rsid w:val="00DD4632"/>
    <w:rsid w:val="00DD51D5"/>
    <w:rsid w:val="00DD5419"/>
    <w:rsid w:val="00DD5843"/>
    <w:rsid w:val="00DD6136"/>
    <w:rsid w:val="00DD68FF"/>
    <w:rsid w:val="00DD6F51"/>
    <w:rsid w:val="00DD7201"/>
    <w:rsid w:val="00DD7247"/>
    <w:rsid w:val="00DD77DF"/>
    <w:rsid w:val="00DD7B54"/>
    <w:rsid w:val="00DE0A22"/>
    <w:rsid w:val="00DE0FA5"/>
    <w:rsid w:val="00DE133B"/>
    <w:rsid w:val="00DE14BF"/>
    <w:rsid w:val="00DE38BA"/>
    <w:rsid w:val="00DE3E13"/>
    <w:rsid w:val="00DE4C67"/>
    <w:rsid w:val="00DE4D8C"/>
    <w:rsid w:val="00DE60BB"/>
    <w:rsid w:val="00DE780E"/>
    <w:rsid w:val="00DE7C8E"/>
    <w:rsid w:val="00DF03AA"/>
    <w:rsid w:val="00DF08FE"/>
    <w:rsid w:val="00DF0F35"/>
    <w:rsid w:val="00DF13CB"/>
    <w:rsid w:val="00DF1686"/>
    <w:rsid w:val="00DF1744"/>
    <w:rsid w:val="00DF1F6D"/>
    <w:rsid w:val="00DF452C"/>
    <w:rsid w:val="00DF66C8"/>
    <w:rsid w:val="00DF73AB"/>
    <w:rsid w:val="00E00499"/>
    <w:rsid w:val="00E015DA"/>
    <w:rsid w:val="00E01735"/>
    <w:rsid w:val="00E01C6E"/>
    <w:rsid w:val="00E026A9"/>
    <w:rsid w:val="00E02B91"/>
    <w:rsid w:val="00E035E4"/>
    <w:rsid w:val="00E048F4"/>
    <w:rsid w:val="00E05C94"/>
    <w:rsid w:val="00E06A7C"/>
    <w:rsid w:val="00E1045F"/>
    <w:rsid w:val="00E10751"/>
    <w:rsid w:val="00E11246"/>
    <w:rsid w:val="00E12629"/>
    <w:rsid w:val="00E12F02"/>
    <w:rsid w:val="00E1321F"/>
    <w:rsid w:val="00E1356B"/>
    <w:rsid w:val="00E14F6D"/>
    <w:rsid w:val="00E156BD"/>
    <w:rsid w:val="00E15702"/>
    <w:rsid w:val="00E15B91"/>
    <w:rsid w:val="00E15E2E"/>
    <w:rsid w:val="00E15EB2"/>
    <w:rsid w:val="00E17565"/>
    <w:rsid w:val="00E17AFB"/>
    <w:rsid w:val="00E205B0"/>
    <w:rsid w:val="00E21347"/>
    <w:rsid w:val="00E22195"/>
    <w:rsid w:val="00E22AF2"/>
    <w:rsid w:val="00E22EAE"/>
    <w:rsid w:val="00E23110"/>
    <w:rsid w:val="00E23148"/>
    <w:rsid w:val="00E2365E"/>
    <w:rsid w:val="00E2404B"/>
    <w:rsid w:val="00E243A0"/>
    <w:rsid w:val="00E243B0"/>
    <w:rsid w:val="00E26326"/>
    <w:rsid w:val="00E26B46"/>
    <w:rsid w:val="00E26F16"/>
    <w:rsid w:val="00E275E7"/>
    <w:rsid w:val="00E30307"/>
    <w:rsid w:val="00E30474"/>
    <w:rsid w:val="00E30751"/>
    <w:rsid w:val="00E3276E"/>
    <w:rsid w:val="00E334F6"/>
    <w:rsid w:val="00E41D4B"/>
    <w:rsid w:val="00E41D94"/>
    <w:rsid w:val="00E44142"/>
    <w:rsid w:val="00E44BA9"/>
    <w:rsid w:val="00E45113"/>
    <w:rsid w:val="00E45F78"/>
    <w:rsid w:val="00E46991"/>
    <w:rsid w:val="00E46AF9"/>
    <w:rsid w:val="00E46E71"/>
    <w:rsid w:val="00E4733D"/>
    <w:rsid w:val="00E474F7"/>
    <w:rsid w:val="00E50BC5"/>
    <w:rsid w:val="00E51287"/>
    <w:rsid w:val="00E515E8"/>
    <w:rsid w:val="00E52055"/>
    <w:rsid w:val="00E526AE"/>
    <w:rsid w:val="00E5293C"/>
    <w:rsid w:val="00E52EE4"/>
    <w:rsid w:val="00E54639"/>
    <w:rsid w:val="00E54F12"/>
    <w:rsid w:val="00E552FA"/>
    <w:rsid w:val="00E56662"/>
    <w:rsid w:val="00E5728C"/>
    <w:rsid w:val="00E5740B"/>
    <w:rsid w:val="00E5744A"/>
    <w:rsid w:val="00E575EE"/>
    <w:rsid w:val="00E57C44"/>
    <w:rsid w:val="00E61120"/>
    <w:rsid w:val="00E615B3"/>
    <w:rsid w:val="00E61D2D"/>
    <w:rsid w:val="00E61FC7"/>
    <w:rsid w:val="00E628B0"/>
    <w:rsid w:val="00E62F88"/>
    <w:rsid w:val="00E635C4"/>
    <w:rsid w:val="00E63BF7"/>
    <w:rsid w:val="00E645AA"/>
    <w:rsid w:val="00E64860"/>
    <w:rsid w:val="00E65B27"/>
    <w:rsid w:val="00E66134"/>
    <w:rsid w:val="00E66525"/>
    <w:rsid w:val="00E668BF"/>
    <w:rsid w:val="00E679A8"/>
    <w:rsid w:val="00E67E4B"/>
    <w:rsid w:val="00E7045F"/>
    <w:rsid w:val="00E70A86"/>
    <w:rsid w:val="00E717AD"/>
    <w:rsid w:val="00E74880"/>
    <w:rsid w:val="00E752A8"/>
    <w:rsid w:val="00E76CC5"/>
    <w:rsid w:val="00E775B3"/>
    <w:rsid w:val="00E77A65"/>
    <w:rsid w:val="00E80136"/>
    <w:rsid w:val="00E80443"/>
    <w:rsid w:val="00E808DF"/>
    <w:rsid w:val="00E81BD6"/>
    <w:rsid w:val="00E81FC1"/>
    <w:rsid w:val="00E83482"/>
    <w:rsid w:val="00E836AD"/>
    <w:rsid w:val="00E83EED"/>
    <w:rsid w:val="00E850AD"/>
    <w:rsid w:val="00E87586"/>
    <w:rsid w:val="00E91332"/>
    <w:rsid w:val="00E915A7"/>
    <w:rsid w:val="00E92A04"/>
    <w:rsid w:val="00E930FE"/>
    <w:rsid w:val="00E9341A"/>
    <w:rsid w:val="00E9477D"/>
    <w:rsid w:val="00E94F9A"/>
    <w:rsid w:val="00E95190"/>
    <w:rsid w:val="00E952A5"/>
    <w:rsid w:val="00E9565B"/>
    <w:rsid w:val="00E958DF"/>
    <w:rsid w:val="00E963A2"/>
    <w:rsid w:val="00E964AE"/>
    <w:rsid w:val="00E96531"/>
    <w:rsid w:val="00E974A5"/>
    <w:rsid w:val="00E97E69"/>
    <w:rsid w:val="00EA0FC0"/>
    <w:rsid w:val="00EA10D9"/>
    <w:rsid w:val="00EA2535"/>
    <w:rsid w:val="00EA2DDE"/>
    <w:rsid w:val="00EA323F"/>
    <w:rsid w:val="00EA40EA"/>
    <w:rsid w:val="00EA5EC6"/>
    <w:rsid w:val="00EA624C"/>
    <w:rsid w:val="00EA6D70"/>
    <w:rsid w:val="00EA73DB"/>
    <w:rsid w:val="00EA7756"/>
    <w:rsid w:val="00EB3722"/>
    <w:rsid w:val="00EB4B59"/>
    <w:rsid w:val="00EB4ECF"/>
    <w:rsid w:val="00EB50BF"/>
    <w:rsid w:val="00EB53FE"/>
    <w:rsid w:val="00EB7863"/>
    <w:rsid w:val="00EB7E3C"/>
    <w:rsid w:val="00EC0DFE"/>
    <w:rsid w:val="00EC1480"/>
    <w:rsid w:val="00EC211B"/>
    <w:rsid w:val="00EC2674"/>
    <w:rsid w:val="00EC2C61"/>
    <w:rsid w:val="00EC3D9B"/>
    <w:rsid w:val="00EC498B"/>
    <w:rsid w:val="00EC4C2C"/>
    <w:rsid w:val="00EC7DFB"/>
    <w:rsid w:val="00ED04FF"/>
    <w:rsid w:val="00ED2349"/>
    <w:rsid w:val="00ED369E"/>
    <w:rsid w:val="00ED4737"/>
    <w:rsid w:val="00ED4803"/>
    <w:rsid w:val="00ED569E"/>
    <w:rsid w:val="00ED6040"/>
    <w:rsid w:val="00ED7BC0"/>
    <w:rsid w:val="00ED7DE3"/>
    <w:rsid w:val="00ED7E82"/>
    <w:rsid w:val="00EE18CD"/>
    <w:rsid w:val="00EE2534"/>
    <w:rsid w:val="00EE2D8B"/>
    <w:rsid w:val="00EE3B6F"/>
    <w:rsid w:val="00EE3C95"/>
    <w:rsid w:val="00EE409D"/>
    <w:rsid w:val="00EE51A8"/>
    <w:rsid w:val="00EE5352"/>
    <w:rsid w:val="00EE5DE5"/>
    <w:rsid w:val="00EF137C"/>
    <w:rsid w:val="00EF2C9E"/>
    <w:rsid w:val="00EF2FDD"/>
    <w:rsid w:val="00EF3D15"/>
    <w:rsid w:val="00EF3D92"/>
    <w:rsid w:val="00EF4016"/>
    <w:rsid w:val="00EF4B7D"/>
    <w:rsid w:val="00EF58D7"/>
    <w:rsid w:val="00EF6115"/>
    <w:rsid w:val="00EF6977"/>
    <w:rsid w:val="00EF7067"/>
    <w:rsid w:val="00EF759D"/>
    <w:rsid w:val="00EF76AE"/>
    <w:rsid w:val="00EF7AB7"/>
    <w:rsid w:val="00F000EA"/>
    <w:rsid w:val="00F0095F"/>
    <w:rsid w:val="00F019EA"/>
    <w:rsid w:val="00F01C42"/>
    <w:rsid w:val="00F028A5"/>
    <w:rsid w:val="00F02FCF"/>
    <w:rsid w:val="00F03B2B"/>
    <w:rsid w:val="00F04FE4"/>
    <w:rsid w:val="00F05030"/>
    <w:rsid w:val="00F0511E"/>
    <w:rsid w:val="00F05A4A"/>
    <w:rsid w:val="00F05F3F"/>
    <w:rsid w:val="00F069E2"/>
    <w:rsid w:val="00F1011E"/>
    <w:rsid w:val="00F10C3B"/>
    <w:rsid w:val="00F10F4A"/>
    <w:rsid w:val="00F11B92"/>
    <w:rsid w:val="00F11F07"/>
    <w:rsid w:val="00F1246F"/>
    <w:rsid w:val="00F13816"/>
    <w:rsid w:val="00F15171"/>
    <w:rsid w:val="00F17D92"/>
    <w:rsid w:val="00F17E30"/>
    <w:rsid w:val="00F20CBF"/>
    <w:rsid w:val="00F21EBA"/>
    <w:rsid w:val="00F223E9"/>
    <w:rsid w:val="00F22843"/>
    <w:rsid w:val="00F23645"/>
    <w:rsid w:val="00F23934"/>
    <w:rsid w:val="00F250C8"/>
    <w:rsid w:val="00F261DB"/>
    <w:rsid w:val="00F26405"/>
    <w:rsid w:val="00F303B4"/>
    <w:rsid w:val="00F33956"/>
    <w:rsid w:val="00F3532A"/>
    <w:rsid w:val="00F3648D"/>
    <w:rsid w:val="00F37488"/>
    <w:rsid w:val="00F40037"/>
    <w:rsid w:val="00F40A16"/>
    <w:rsid w:val="00F40B8B"/>
    <w:rsid w:val="00F4104B"/>
    <w:rsid w:val="00F414AC"/>
    <w:rsid w:val="00F418EC"/>
    <w:rsid w:val="00F42668"/>
    <w:rsid w:val="00F432AD"/>
    <w:rsid w:val="00F439AD"/>
    <w:rsid w:val="00F44012"/>
    <w:rsid w:val="00F4444B"/>
    <w:rsid w:val="00F4476A"/>
    <w:rsid w:val="00F450DA"/>
    <w:rsid w:val="00F4544C"/>
    <w:rsid w:val="00F45BF8"/>
    <w:rsid w:val="00F46D07"/>
    <w:rsid w:val="00F50316"/>
    <w:rsid w:val="00F50FD9"/>
    <w:rsid w:val="00F51BE0"/>
    <w:rsid w:val="00F52A5B"/>
    <w:rsid w:val="00F52F99"/>
    <w:rsid w:val="00F53DD9"/>
    <w:rsid w:val="00F55DFF"/>
    <w:rsid w:val="00F56F92"/>
    <w:rsid w:val="00F57256"/>
    <w:rsid w:val="00F576CB"/>
    <w:rsid w:val="00F57B17"/>
    <w:rsid w:val="00F60447"/>
    <w:rsid w:val="00F6196F"/>
    <w:rsid w:val="00F627F3"/>
    <w:rsid w:val="00F62E15"/>
    <w:rsid w:val="00F64341"/>
    <w:rsid w:val="00F643AA"/>
    <w:rsid w:val="00F65CE8"/>
    <w:rsid w:val="00F65DC4"/>
    <w:rsid w:val="00F6661D"/>
    <w:rsid w:val="00F66BAB"/>
    <w:rsid w:val="00F66DED"/>
    <w:rsid w:val="00F67545"/>
    <w:rsid w:val="00F67C4E"/>
    <w:rsid w:val="00F70477"/>
    <w:rsid w:val="00F73B71"/>
    <w:rsid w:val="00F74670"/>
    <w:rsid w:val="00F752BB"/>
    <w:rsid w:val="00F76686"/>
    <w:rsid w:val="00F803AF"/>
    <w:rsid w:val="00F82CE5"/>
    <w:rsid w:val="00F82E85"/>
    <w:rsid w:val="00F876E6"/>
    <w:rsid w:val="00F877A1"/>
    <w:rsid w:val="00F877E3"/>
    <w:rsid w:val="00F879F8"/>
    <w:rsid w:val="00F90B2F"/>
    <w:rsid w:val="00F92275"/>
    <w:rsid w:val="00F94934"/>
    <w:rsid w:val="00F94FCC"/>
    <w:rsid w:val="00F9520F"/>
    <w:rsid w:val="00F95D40"/>
    <w:rsid w:val="00F965C7"/>
    <w:rsid w:val="00F97761"/>
    <w:rsid w:val="00F97A56"/>
    <w:rsid w:val="00FA0204"/>
    <w:rsid w:val="00FA0649"/>
    <w:rsid w:val="00FA065B"/>
    <w:rsid w:val="00FA1DF2"/>
    <w:rsid w:val="00FA23E4"/>
    <w:rsid w:val="00FA266F"/>
    <w:rsid w:val="00FA3CD5"/>
    <w:rsid w:val="00FA3E54"/>
    <w:rsid w:val="00FA3F1C"/>
    <w:rsid w:val="00FA56C0"/>
    <w:rsid w:val="00FA6741"/>
    <w:rsid w:val="00FA7302"/>
    <w:rsid w:val="00FA76EB"/>
    <w:rsid w:val="00FB0590"/>
    <w:rsid w:val="00FB1F9C"/>
    <w:rsid w:val="00FB2A55"/>
    <w:rsid w:val="00FB2BFC"/>
    <w:rsid w:val="00FB2D81"/>
    <w:rsid w:val="00FB2F77"/>
    <w:rsid w:val="00FB38BE"/>
    <w:rsid w:val="00FB3E9F"/>
    <w:rsid w:val="00FB445F"/>
    <w:rsid w:val="00FB4CBA"/>
    <w:rsid w:val="00FB5AC3"/>
    <w:rsid w:val="00FB613D"/>
    <w:rsid w:val="00FB6C8D"/>
    <w:rsid w:val="00FB7731"/>
    <w:rsid w:val="00FC00E7"/>
    <w:rsid w:val="00FC1A5E"/>
    <w:rsid w:val="00FC223F"/>
    <w:rsid w:val="00FC2D26"/>
    <w:rsid w:val="00FC4DE4"/>
    <w:rsid w:val="00FC5BA1"/>
    <w:rsid w:val="00FC5C0B"/>
    <w:rsid w:val="00FC66C3"/>
    <w:rsid w:val="00FC677F"/>
    <w:rsid w:val="00FC6957"/>
    <w:rsid w:val="00FC6E87"/>
    <w:rsid w:val="00FC7F5A"/>
    <w:rsid w:val="00FD1143"/>
    <w:rsid w:val="00FD117B"/>
    <w:rsid w:val="00FD117F"/>
    <w:rsid w:val="00FD2549"/>
    <w:rsid w:val="00FD31B9"/>
    <w:rsid w:val="00FD3505"/>
    <w:rsid w:val="00FD54E5"/>
    <w:rsid w:val="00FD6296"/>
    <w:rsid w:val="00FD6D0C"/>
    <w:rsid w:val="00FD78EE"/>
    <w:rsid w:val="00FD7B02"/>
    <w:rsid w:val="00FD7C7D"/>
    <w:rsid w:val="00FD7CD6"/>
    <w:rsid w:val="00FE000B"/>
    <w:rsid w:val="00FE160D"/>
    <w:rsid w:val="00FE1630"/>
    <w:rsid w:val="00FE1DE1"/>
    <w:rsid w:val="00FE2FA6"/>
    <w:rsid w:val="00FE3AB6"/>
    <w:rsid w:val="00FE4D4A"/>
    <w:rsid w:val="00FE5611"/>
    <w:rsid w:val="00FE69D0"/>
    <w:rsid w:val="00FE6DC1"/>
    <w:rsid w:val="00FF18D1"/>
    <w:rsid w:val="00FF1B4E"/>
    <w:rsid w:val="00FF316C"/>
    <w:rsid w:val="00FF3344"/>
    <w:rsid w:val="00FF3544"/>
    <w:rsid w:val="00FF36EC"/>
    <w:rsid w:val="00FF4986"/>
    <w:rsid w:val="00FF4AD7"/>
    <w:rsid w:val="00FF6E35"/>
    <w:rsid w:val="00FF73D4"/>
    <w:rsid w:val="00FF781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2529"/>
    <o:shapelayout v:ext="edit">
      <o:idmap v:ext="edit" data="1"/>
    </o:shapelayout>
  </w:shapeDefaults>
  <w:decimalSymbol w:val=","/>
  <w:listSeparator w:val=";"/>
  <w14:docId w14:val="66BE2FAB"/>
  <w14:defaultImageDpi w14:val="300"/>
  <w15:docId w15:val="{5E800083-CA50-46B2-8321-024C87A436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5C55"/>
    <w:rPr>
      <w:rFonts w:ascii="Times New Roman" w:eastAsia="Times New Roman" w:hAnsi="Times New Roman" w:cs="Times New Roman"/>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nhideWhenUsed/>
    <w:rsid w:val="002A0885"/>
    <w:rPr>
      <w:color w:val="0000FF"/>
      <w:u w:val="single"/>
    </w:rPr>
  </w:style>
  <w:style w:type="paragraph" w:customStyle="1" w:styleId="EinfacherAbsatz">
    <w:name w:val="[Einfacher Absatz]"/>
    <w:basedOn w:val="Standard"/>
    <w:uiPriority w:val="99"/>
    <w:rsid w:val="003C21D5"/>
    <w:pPr>
      <w:widowControl w:val="0"/>
      <w:autoSpaceDE w:val="0"/>
      <w:autoSpaceDN w:val="0"/>
      <w:adjustRightInd w:val="0"/>
      <w:spacing w:line="288" w:lineRule="auto"/>
      <w:textAlignment w:val="center"/>
    </w:pPr>
    <w:rPr>
      <w:rFonts w:ascii="MinionPro-Regular" w:eastAsiaTheme="minorEastAsia" w:hAnsi="MinionPro-Regular" w:cs="MinionPro-Regular"/>
      <w:color w:val="000000"/>
      <w:sz w:val="24"/>
      <w:szCs w:val="24"/>
    </w:rPr>
  </w:style>
  <w:style w:type="character" w:customStyle="1" w:styleId="Flietextnormal">
    <w:name w:val="Fließtext (normal)"/>
    <w:uiPriority w:val="99"/>
    <w:rsid w:val="003C21D5"/>
    <w:rPr>
      <w:rFonts w:ascii="StoneSansLT" w:hAnsi="StoneSansLT" w:cs="StoneSansLT"/>
      <w:color w:val="009E05"/>
      <w:spacing w:val="3"/>
      <w:sz w:val="18"/>
      <w:szCs w:val="18"/>
    </w:rPr>
  </w:style>
  <w:style w:type="paragraph" w:styleId="Kopfzeile">
    <w:name w:val="header"/>
    <w:basedOn w:val="Standard"/>
    <w:link w:val="KopfzeileZchn"/>
    <w:uiPriority w:val="99"/>
    <w:unhideWhenUsed/>
    <w:rsid w:val="00D9617C"/>
    <w:pPr>
      <w:tabs>
        <w:tab w:val="center" w:pos="4536"/>
        <w:tab w:val="right" w:pos="9072"/>
      </w:tabs>
    </w:pPr>
  </w:style>
  <w:style w:type="character" w:customStyle="1" w:styleId="KopfzeileZchn">
    <w:name w:val="Kopfzeile Zchn"/>
    <w:basedOn w:val="Absatz-Standardschriftart"/>
    <w:link w:val="Kopfzeile"/>
    <w:uiPriority w:val="99"/>
    <w:rsid w:val="00D9617C"/>
    <w:rPr>
      <w:rFonts w:ascii="Times New Roman" w:eastAsia="Times New Roman" w:hAnsi="Times New Roman" w:cs="Times New Roman"/>
      <w:sz w:val="20"/>
      <w:szCs w:val="20"/>
    </w:rPr>
  </w:style>
  <w:style w:type="paragraph" w:styleId="Fuzeile">
    <w:name w:val="footer"/>
    <w:basedOn w:val="Standard"/>
    <w:link w:val="FuzeileZchn"/>
    <w:uiPriority w:val="99"/>
    <w:unhideWhenUsed/>
    <w:rsid w:val="00D9617C"/>
    <w:pPr>
      <w:tabs>
        <w:tab w:val="center" w:pos="4536"/>
        <w:tab w:val="right" w:pos="9072"/>
      </w:tabs>
    </w:pPr>
  </w:style>
  <w:style w:type="character" w:customStyle="1" w:styleId="FuzeileZchn">
    <w:name w:val="Fußzeile Zchn"/>
    <w:basedOn w:val="Absatz-Standardschriftart"/>
    <w:link w:val="Fuzeile"/>
    <w:uiPriority w:val="99"/>
    <w:rsid w:val="00D9617C"/>
    <w:rPr>
      <w:rFonts w:ascii="Times New Roman" w:eastAsia="Times New Roman" w:hAnsi="Times New Roman" w:cs="Times New Roman"/>
      <w:sz w:val="20"/>
      <w:szCs w:val="20"/>
    </w:rPr>
  </w:style>
  <w:style w:type="table" w:styleId="Tabellenraster">
    <w:name w:val="Table Grid"/>
    <w:basedOn w:val="NormaleTabelle"/>
    <w:uiPriority w:val="59"/>
    <w:rsid w:val="00AE70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706343"/>
    <w:rPr>
      <w:rFonts w:ascii="Lucida Grande" w:hAnsi="Lucida Grande"/>
      <w:sz w:val="18"/>
      <w:szCs w:val="18"/>
    </w:rPr>
  </w:style>
  <w:style w:type="character" w:customStyle="1" w:styleId="SprechblasentextZchn">
    <w:name w:val="Sprechblasentext Zchn"/>
    <w:basedOn w:val="Absatz-Standardschriftart"/>
    <w:link w:val="Sprechblasentext"/>
    <w:uiPriority w:val="99"/>
    <w:semiHidden/>
    <w:rsid w:val="00706343"/>
    <w:rPr>
      <w:rFonts w:ascii="Lucida Grande" w:eastAsia="Times New Roman" w:hAnsi="Lucida Grande" w:cs="Times New Roman"/>
      <w:sz w:val="18"/>
      <w:szCs w:val="18"/>
    </w:rPr>
  </w:style>
  <w:style w:type="paragraph" w:customStyle="1" w:styleId="EinfAbs">
    <w:name w:val="[Einf. Abs.]"/>
    <w:basedOn w:val="Standard"/>
    <w:uiPriority w:val="99"/>
    <w:rsid w:val="0080057B"/>
    <w:pPr>
      <w:widowControl w:val="0"/>
      <w:autoSpaceDE w:val="0"/>
      <w:autoSpaceDN w:val="0"/>
      <w:adjustRightInd w:val="0"/>
      <w:spacing w:line="288" w:lineRule="auto"/>
      <w:textAlignment w:val="center"/>
    </w:pPr>
    <w:rPr>
      <w:rFonts w:ascii="MinionPro-Regular" w:eastAsiaTheme="minorEastAsia" w:hAnsi="MinionPro-Regular" w:cs="MinionPro-Regular"/>
      <w:color w:val="000000"/>
      <w:sz w:val="24"/>
      <w:szCs w:val="24"/>
    </w:rPr>
  </w:style>
  <w:style w:type="character" w:customStyle="1" w:styleId="Zeichenformat1">
    <w:name w:val="Zeichenformat 1"/>
    <w:uiPriority w:val="99"/>
    <w:rsid w:val="0080057B"/>
    <w:rPr>
      <w:rFonts w:ascii="Flama-Book" w:hAnsi="Flama-Book" w:cs="Flama-Book"/>
      <w:color w:val="000000"/>
      <w:spacing w:val="4"/>
      <w:sz w:val="20"/>
      <w:szCs w:val="20"/>
    </w:rPr>
  </w:style>
  <w:style w:type="character" w:styleId="Platzhaltertext">
    <w:name w:val="Placeholder Text"/>
    <w:basedOn w:val="Absatz-Standardschriftart"/>
    <w:uiPriority w:val="99"/>
    <w:semiHidden/>
    <w:rsid w:val="00847A11"/>
    <w:rPr>
      <w:color w:val="808080"/>
    </w:rPr>
  </w:style>
  <w:style w:type="character" w:styleId="Seitenzahl">
    <w:name w:val="page number"/>
    <w:basedOn w:val="Absatz-Standardschriftart"/>
    <w:uiPriority w:val="99"/>
    <w:semiHidden/>
    <w:unhideWhenUsed/>
    <w:rsid w:val="00847A11"/>
  </w:style>
  <w:style w:type="character" w:customStyle="1" w:styleId="Erwhnung1">
    <w:name w:val="Erwähnung1"/>
    <w:basedOn w:val="Absatz-Standardschriftart"/>
    <w:uiPriority w:val="99"/>
    <w:semiHidden/>
    <w:unhideWhenUsed/>
    <w:rsid w:val="00993791"/>
    <w:rPr>
      <w:color w:val="2B579A"/>
      <w:shd w:val="clear" w:color="auto" w:fill="E6E6E6"/>
    </w:rPr>
  </w:style>
  <w:style w:type="character" w:styleId="NichtaufgelsteErwhnung">
    <w:name w:val="Unresolved Mention"/>
    <w:basedOn w:val="Absatz-Standardschriftart"/>
    <w:uiPriority w:val="99"/>
    <w:semiHidden/>
    <w:unhideWhenUsed/>
    <w:rsid w:val="009B6C9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s://www.fvv-net.de/forschung/projekte/ice2025-ottomotoren-mit-hoeherem-wirkungsgrad/"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hyperlink" Target="https://www.fvv-net.de" TargetMode="External"/><Relationship Id="rId2" Type="http://schemas.openxmlformats.org/officeDocument/2006/relationships/styles" Target="styles.xml"/><Relationship Id="rId16" Type="http://schemas.openxmlformats.org/officeDocument/2006/relationships/hyperlink" Target="https://www.fvv-net.de/medien/presse/"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4.jpeg"/><Relationship Id="rId10" Type="http://schemas.openxmlformats.org/officeDocument/2006/relationships/footer" Target="footer2.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etratutsch\AppData\Roaming\Microsoft\Templates\Pers&#246;nliche%20Vorlagen\FVV_MediaInfo_yyyy-mm-tt_DE_EN_template.dotx" TargetMode="External"/></Relationships>
</file>

<file path=word/theme/theme1.xml><?xml version="1.0" encoding="utf-8"?>
<a:theme xmlns:a="http://schemas.openxmlformats.org/drawingml/2006/main" name="FV">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E14E10-192A-4322-BD9B-E2E1D60679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FVV_MediaInfo_yyyy-mm-tt_DE_EN_template.dotx</Template>
  <TotalTime>0</TotalTime>
  <Pages>4</Pages>
  <Words>1025</Words>
  <Characters>6459</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7470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Petra Tutsch</cp:lastModifiedBy>
  <cp:revision>8</cp:revision>
  <cp:lastPrinted>2019-03-01T08:21:00Z</cp:lastPrinted>
  <dcterms:created xsi:type="dcterms:W3CDTF">2019-02-27T11:20:00Z</dcterms:created>
  <dcterms:modified xsi:type="dcterms:W3CDTF">2019-03-01T08:22:00Z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c7b1c2a-f9e8-4f99-9b2c-ab826b707fdd_Enabled">
    <vt:lpwstr>True</vt:lpwstr>
  </property>
  <property fmtid="{D5CDD505-2E9C-101B-9397-08002B2CF9AE}" pid="3" name="MSIP_Label_4c7b1c2a-f9e8-4f99-9b2c-ab826b707fdd_SiteId">
    <vt:lpwstr>20d62e7b-4420-48d0-ba3f-70cadc237837</vt:lpwstr>
  </property>
  <property fmtid="{D5CDD505-2E9C-101B-9397-08002B2CF9AE}" pid="4" name="MSIP_Label_4c7b1c2a-f9e8-4f99-9b2c-ab826b707fdd_Owner">
    <vt:lpwstr>petratutsch@vdma.org</vt:lpwstr>
  </property>
  <property fmtid="{D5CDD505-2E9C-101B-9397-08002B2CF9AE}" pid="5" name="MSIP_Label_4c7b1c2a-f9e8-4f99-9b2c-ab826b707fdd_SetDate">
    <vt:lpwstr>2018-09-06T09:08:30.7400317Z</vt:lpwstr>
  </property>
  <property fmtid="{D5CDD505-2E9C-101B-9397-08002B2CF9AE}" pid="6" name="MSIP_Label_4c7b1c2a-f9e8-4f99-9b2c-ab826b707fdd_Name">
    <vt:lpwstr>Allgemein</vt:lpwstr>
  </property>
  <property fmtid="{D5CDD505-2E9C-101B-9397-08002B2CF9AE}" pid="7" name="MSIP_Label_4c7b1c2a-f9e8-4f99-9b2c-ab826b707fdd_Application">
    <vt:lpwstr>Microsoft Azure Information Protection</vt:lpwstr>
  </property>
  <property fmtid="{D5CDD505-2E9C-101B-9397-08002B2CF9AE}" pid="8" name="MSIP_Label_4c7b1c2a-f9e8-4f99-9b2c-ab826b707fdd_Extended_MSFT_Method">
    <vt:lpwstr>Automatic</vt:lpwstr>
  </property>
  <property fmtid="{D5CDD505-2E9C-101B-9397-08002B2CF9AE}" pid="9" name="Sensitivity">
    <vt:lpwstr>Allgemein</vt:lpwstr>
  </property>
</Properties>
</file>