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pPr w:vertAnchor="page" w:horzAnchor="page" w:tblpX="1419" w:tblpY="1589"/>
        <w:tblW w:w="92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00" w:firstRow="0" w:lastRow="0" w:firstColumn="0" w:lastColumn="0" w:noHBand="0" w:noVBand="1"/>
        <w:tblCaption w:val="Briefkopf"/>
      </w:tblPr>
      <w:tblGrid>
        <w:gridCol w:w="9299"/>
      </w:tblGrid>
      <w:tr w:rsidR="00945856" w:rsidRPr="005E503A" w14:paraId="3B236ACA" w14:textId="77777777" w:rsidTr="00664BE8">
        <w:trPr>
          <w:trHeight w:val="737"/>
        </w:trPr>
        <w:tc>
          <w:tcPr>
            <w:tcW w:w="9242" w:type="dxa"/>
            <w:noWrap/>
            <w:tcMar>
              <w:top w:w="0" w:type="dxa"/>
              <w:left w:w="0" w:type="dxa"/>
              <w:right w:w="0" w:type="dxa"/>
            </w:tcMar>
          </w:tcPr>
          <w:p w14:paraId="48B3F74F" w14:textId="77777777" w:rsidR="00945856" w:rsidRPr="005E503A" w:rsidRDefault="00202C9A" w:rsidP="00A75BAE">
            <w:pPr>
              <w:rPr>
                <w:rFonts w:ascii="Flama Basic" w:hAnsi="Flama Basic" w:cs="Arial"/>
                <w:color w:val="5B7E95"/>
                <w:spacing w:val="12"/>
                <w:sz w:val="36"/>
                <w:szCs w:val="36"/>
              </w:rPr>
            </w:pPr>
            <w:r w:rsidRPr="005E503A">
              <w:rPr>
                <w:rFonts w:ascii="Flama Basic" w:hAnsi="Flama Basic" w:cs="Arial"/>
                <w:color w:val="5B7E95"/>
                <w:spacing w:val="12"/>
                <w:sz w:val="36"/>
                <w:szCs w:val="36"/>
              </w:rPr>
              <w:t>MediaInfo</w:t>
            </w:r>
          </w:p>
        </w:tc>
      </w:tr>
      <w:tr w:rsidR="009E05D4" w:rsidRPr="005E503A" w14:paraId="0C7B36AD" w14:textId="77777777" w:rsidTr="00486210">
        <w:trPr>
          <w:trHeight w:val="1701"/>
        </w:trPr>
        <w:tc>
          <w:tcPr>
            <w:tcW w:w="9242" w:type="dxa"/>
            <w:noWrap/>
            <w:tcMar>
              <w:top w:w="0" w:type="dxa"/>
              <w:left w:w="0" w:type="dxa"/>
              <w:right w:w="0" w:type="dxa"/>
            </w:tcMar>
          </w:tcPr>
          <w:p w14:paraId="58C4A019" w14:textId="4A152693" w:rsidR="004A10C2" w:rsidRPr="005E503A" w:rsidRDefault="007079A0" w:rsidP="00BD439B">
            <w:pPr>
              <w:spacing w:line="288" w:lineRule="auto"/>
              <w:rPr>
                <w:rFonts w:ascii="Flama Basic" w:hAnsi="Flama Basic" w:cs="Arial"/>
                <w:color w:val="5B7E95"/>
                <w:sz w:val="15"/>
                <w:szCs w:val="15"/>
              </w:rPr>
            </w:pPr>
            <w:r w:rsidRPr="005E503A">
              <w:rPr>
                <w:rFonts w:ascii="Flama Basic" w:hAnsi="Flama Basic" w:cs="Arial"/>
                <w:color w:val="5B7E95"/>
                <w:sz w:val="15"/>
                <w:szCs w:val="15"/>
              </w:rPr>
              <w:t>Forschungsvereinigung Verbrennungskraftmaschinen e.</w:t>
            </w:r>
            <w:r w:rsidR="006C707A">
              <w:rPr>
                <w:rFonts w:ascii="Flama Basic" w:hAnsi="Flama Basic" w:cs="Arial"/>
                <w:color w:val="5B7E95"/>
                <w:sz w:val="15"/>
                <w:szCs w:val="15"/>
              </w:rPr>
              <w:t xml:space="preserve"> </w:t>
            </w:r>
            <w:r w:rsidRPr="005E503A">
              <w:rPr>
                <w:rFonts w:ascii="Flama Basic" w:hAnsi="Flama Basic" w:cs="Arial"/>
                <w:color w:val="5B7E95"/>
                <w:sz w:val="15"/>
                <w:szCs w:val="15"/>
              </w:rPr>
              <w:t>V.</w:t>
            </w:r>
            <w:r w:rsidR="006C707A">
              <w:rPr>
                <w:rFonts w:ascii="Flama Basic" w:hAnsi="Flama Basic" w:cs="Arial"/>
                <w:color w:val="5B7E95"/>
                <w:sz w:val="15"/>
                <w:szCs w:val="15"/>
              </w:rPr>
              <w:br/>
              <w:t>FVV | Research Association for Combustion Engines</w:t>
            </w:r>
          </w:p>
          <w:p w14:paraId="0A3EBB53" w14:textId="77777777" w:rsidR="009E05D4" w:rsidRPr="005E503A" w:rsidRDefault="00E10751" w:rsidP="00BD439B">
            <w:pPr>
              <w:spacing w:before="180" w:line="288" w:lineRule="auto"/>
              <w:rPr>
                <w:rFonts w:ascii="Flama Basic" w:hAnsi="Flama Basic" w:cs="Arial"/>
                <w:color w:val="5B7E95"/>
                <w:sz w:val="15"/>
                <w:szCs w:val="15"/>
              </w:rPr>
            </w:pPr>
            <w:r w:rsidRPr="005E503A">
              <w:rPr>
                <w:rFonts w:ascii="Flama Basic" w:hAnsi="Flama Basic" w:cs="Arial"/>
                <w:b/>
                <w:color w:val="5B7E95"/>
                <w:sz w:val="16"/>
                <w:szCs w:val="16"/>
              </w:rPr>
              <w:fldChar w:fldCharType="begin">
                <w:ffData>
                  <w:name w:val="Text3"/>
                  <w:enabled/>
                  <w:calcOnExit w:val="0"/>
                  <w:textInput>
                    <w:default w:val="Petra Tutsch"/>
                  </w:textInput>
                </w:ffData>
              </w:fldChar>
            </w:r>
            <w:bookmarkStart w:id="0" w:name="Text3"/>
            <w:r w:rsidRPr="005E503A">
              <w:rPr>
                <w:rFonts w:ascii="Flama Basic" w:hAnsi="Flama Basic" w:cs="Arial"/>
                <w:b/>
                <w:color w:val="5B7E95"/>
                <w:sz w:val="16"/>
                <w:szCs w:val="16"/>
              </w:rPr>
              <w:instrText xml:space="preserve"> FORMTEXT </w:instrText>
            </w:r>
            <w:r w:rsidRPr="005E503A">
              <w:rPr>
                <w:rFonts w:ascii="Flama Basic" w:hAnsi="Flama Basic" w:cs="Arial"/>
                <w:b/>
                <w:color w:val="5B7E95"/>
                <w:sz w:val="16"/>
                <w:szCs w:val="16"/>
              </w:rPr>
            </w:r>
            <w:r w:rsidRPr="005E503A">
              <w:rPr>
                <w:rFonts w:ascii="Flama Basic" w:hAnsi="Flama Basic" w:cs="Arial"/>
                <w:b/>
                <w:color w:val="5B7E95"/>
                <w:sz w:val="16"/>
                <w:szCs w:val="16"/>
              </w:rPr>
              <w:fldChar w:fldCharType="separate"/>
            </w:r>
            <w:r w:rsidRPr="005E503A">
              <w:rPr>
                <w:rFonts w:ascii="Flama Basic" w:hAnsi="Flama Basic" w:cs="Arial"/>
                <w:b/>
                <w:color w:val="5B7E95"/>
                <w:sz w:val="16"/>
                <w:szCs w:val="16"/>
              </w:rPr>
              <w:t>Petra Tutsch</w:t>
            </w:r>
            <w:r w:rsidRPr="005E503A">
              <w:rPr>
                <w:rFonts w:ascii="Flama Basic" w:hAnsi="Flama Basic" w:cs="Arial"/>
                <w:b/>
                <w:color w:val="5B7E95"/>
                <w:sz w:val="16"/>
                <w:szCs w:val="16"/>
              </w:rPr>
              <w:fldChar w:fldCharType="end"/>
            </w:r>
            <w:bookmarkEnd w:id="0"/>
            <w:r w:rsidR="00F42668" w:rsidRPr="005E503A">
              <w:rPr>
                <w:rFonts w:ascii="Flama Basic" w:hAnsi="Flama Basic" w:cs="Arial"/>
                <w:color w:val="5B7E95"/>
                <w:sz w:val="16"/>
                <w:szCs w:val="16"/>
              </w:rPr>
              <w:t xml:space="preserve"> | </w:t>
            </w:r>
            <w:r w:rsidR="00566E0A" w:rsidRPr="005E503A">
              <w:rPr>
                <w:rFonts w:ascii="Flama Basic" w:hAnsi="Flama Basic" w:cs="Arial"/>
                <w:color w:val="5B7E95"/>
                <w:sz w:val="16"/>
                <w:szCs w:val="16"/>
              </w:rPr>
              <w:fldChar w:fldCharType="begin">
                <w:ffData>
                  <w:name w:val="Text4"/>
                  <w:enabled/>
                  <w:calcOnExit w:val="0"/>
                  <w:textInput>
                    <w:default w:val="Communications &amp; Media Relations"/>
                  </w:textInput>
                </w:ffData>
              </w:fldChar>
            </w:r>
            <w:bookmarkStart w:id="1" w:name="Text4"/>
            <w:r w:rsidR="00566E0A" w:rsidRPr="005E503A">
              <w:rPr>
                <w:rFonts w:ascii="Flama Basic" w:hAnsi="Flama Basic" w:cs="Arial"/>
                <w:color w:val="5B7E95"/>
                <w:sz w:val="16"/>
                <w:szCs w:val="16"/>
              </w:rPr>
              <w:instrText xml:space="preserve"> FORMTEXT </w:instrText>
            </w:r>
            <w:r w:rsidR="00566E0A" w:rsidRPr="005E503A">
              <w:rPr>
                <w:rFonts w:ascii="Flama Basic" w:hAnsi="Flama Basic" w:cs="Arial"/>
                <w:color w:val="5B7E95"/>
                <w:sz w:val="16"/>
                <w:szCs w:val="16"/>
              </w:rPr>
            </w:r>
            <w:r w:rsidR="00566E0A" w:rsidRPr="005E503A">
              <w:rPr>
                <w:rFonts w:ascii="Flama Basic" w:hAnsi="Flama Basic" w:cs="Arial"/>
                <w:color w:val="5B7E95"/>
                <w:sz w:val="16"/>
                <w:szCs w:val="16"/>
              </w:rPr>
              <w:fldChar w:fldCharType="separate"/>
            </w:r>
            <w:r w:rsidR="00566E0A" w:rsidRPr="005E503A">
              <w:rPr>
                <w:rFonts w:ascii="Flama Basic" w:hAnsi="Flama Basic" w:cs="Arial"/>
                <w:color w:val="5B7E95"/>
                <w:sz w:val="16"/>
                <w:szCs w:val="16"/>
              </w:rPr>
              <w:t>Communications &amp; Media Relations</w:t>
            </w:r>
            <w:r w:rsidR="00566E0A" w:rsidRPr="005E503A">
              <w:rPr>
                <w:rFonts w:ascii="Flama Basic" w:hAnsi="Flama Basic" w:cs="Arial"/>
                <w:color w:val="5B7E95"/>
                <w:sz w:val="16"/>
                <w:szCs w:val="16"/>
              </w:rPr>
              <w:fldChar w:fldCharType="end"/>
            </w:r>
            <w:bookmarkEnd w:id="1"/>
            <w:r w:rsidR="00BB0436" w:rsidRPr="005E503A">
              <w:rPr>
                <w:rFonts w:ascii="Flama Basic" w:hAnsi="Flama Basic" w:cs="Arial"/>
                <w:color w:val="5B7E95"/>
                <w:sz w:val="15"/>
                <w:szCs w:val="15"/>
              </w:rPr>
              <w:br/>
            </w:r>
            <w:r w:rsidR="009E05D4" w:rsidRPr="005E503A">
              <w:rPr>
                <w:rFonts w:ascii="Flama Basic" w:hAnsi="Flama Basic" w:cs="Arial"/>
                <w:b/>
                <w:color w:val="5B7E95"/>
                <w:w w:val="106"/>
                <w:sz w:val="11"/>
                <w:szCs w:val="11"/>
              </w:rPr>
              <w:fldChar w:fldCharType="begin">
                <w:ffData>
                  <w:name w:val="Fon"/>
                  <w:enabled/>
                  <w:calcOnExit w:val="0"/>
                  <w:textInput>
                    <w:default w:val="T"/>
                  </w:textInput>
                </w:ffData>
              </w:fldChar>
            </w:r>
            <w:bookmarkStart w:id="2" w:name="Fon"/>
            <w:r w:rsidR="009E05D4" w:rsidRPr="005E503A">
              <w:rPr>
                <w:rFonts w:ascii="Flama Basic" w:hAnsi="Flama Basic" w:cs="Arial"/>
                <w:b/>
                <w:color w:val="5B7E95"/>
                <w:w w:val="106"/>
                <w:sz w:val="11"/>
                <w:szCs w:val="11"/>
              </w:rPr>
              <w:instrText xml:space="preserve"> FORMTEXT </w:instrText>
            </w:r>
            <w:r w:rsidR="009E05D4" w:rsidRPr="005E503A">
              <w:rPr>
                <w:rFonts w:ascii="Flama Basic" w:hAnsi="Flama Basic" w:cs="Arial"/>
                <w:b/>
                <w:color w:val="5B7E95"/>
                <w:w w:val="106"/>
                <w:sz w:val="11"/>
                <w:szCs w:val="11"/>
              </w:rPr>
            </w:r>
            <w:r w:rsidR="009E05D4" w:rsidRPr="005E503A">
              <w:rPr>
                <w:rFonts w:ascii="Flama Basic" w:hAnsi="Flama Basic" w:cs="Arial"/>
                <w:b/>
                <w:color w:val="5B7E95"/>
                <w:w w:val="106"/>
                <w:sz w:val="11"/>
                <w:szCs w:val="11"/>
              </w:rPr>
              <w:fldChar w:fldCharType="separate"/>
            </w:r>
            <w:r w:rsidR="009E05D4" w:rsidRPr="005E503A">
              <w:rPr>
                <w:rFonts w:ascii="Flama Basic" w:hAnsi="Flama Basic" w:cs="Arial"/>
                <w:b/>
                <w:color w:val="5B7E95"/>
                <w:w w:val="106"/>
                <w:sz w:val="11"/>
                <w:szCs w:val="11"/>
              </w:rPr>
              <w:t>T</w:t>
            </w:r>
            <w:r w:rsidR="009E05D4" w:rsidRPr="005E503A">
              <w:rPr>
                <w:rFonts w:ascii="Flama Basic" w:hAnsi="Flama Basic" w:cs="Arial"/>
                <w:b/>
                <w:color w:val="5B7E95"/>
                <w:w w:val="106"/>
                <w:sz w:val="11"/>
                <w:szCs w:val="11"/>
              </w:rPr>
              <w:fldChar w:fldCharType="end"/>
            </w:r>
            <w:bookmarkEnd w:id="2"/>
            <w:r w:rsidR="009E05D4" w:rsidRPr="005E503A">
              <w:rPr>
                <w:rFonts w:ascii="Flama Basic" w:hAnsi="Flama Basic" w:cs="Arial"/>
                <w:color w:val="5B7E95"/>
                <w:w w:val="106"/>
                <w:sz w:val="15"/>
                <w:szCs w:val="15"/>
              </w:rPr>
              <w:t xml:space="preserve"> </w:t>
            </w:r>
            <w:r w:rsidR="002F061C" w:rsidRPr="005E503A">
              <w:rPr>
                <w:rFonts w:ascii="Flama Basic" w:hAnsi="Flama Basic" w:cs="Arial"/>
                <w:color w:val="5B7E95"/>
                <w:spacing w:val="4"/>
                <w:sz w:val="15"/>
                <w:szCs w:val="15"/>
              </w:rPr>
              <w:fldChar w:fldCharType="begin">
                <w:ffData>
                  <w:name w:val="Telefon"/>
                  <w:enabled/>
                  <w:calcOnExit w:val="0"/>
                  <w:textInput>
                    <w:default w:val="+49 69 6603 1457"/>
                  </w:textInput>
                </w:ffData>
              </w:fldChar>
            </w:r>
            <w:bookmarkStart w:id="3" w:name="Telefon"/>
            <w:r w:rsidR="002F061C" w:rsidRPr="005E503A">
              <w:rPr>
                <w:rFonts w:ascii="Flama Basic" w:hAnsi="Flama Basic" w:cs="Arial"/>
                <w:color w:val="5B7E95"/>
                <w:spacing w:val="4"/>
                <w:sz w:val="15"/>
                <w:szCs w:val="15"/>
              </w:rPr>
              <w:instrText xml:space="preserve"> FORMTEXT </w:instrText>
            </w:r>
            <w:r w:rsidR="002F061C" w:rsidRPr="005E503A">
              <w:rPr>
                <w:rFonts w:ascii="Flama Basic" w:hAnsi="Flama Basic" w:cs="Arial"/>
                <w:color w:val="5B7E95"/>
                <w:spacing w:val="4"/>
                <w:sz w:val="15"/>
                <w:szCs w:val="15"/>
              </w:rPr>
            </w:r>
            <w:r w:rsidR="002F061C" w:rsidRPr="005E503A">
              <w:rPr>
                <w:rFonts w:ascii="Flama Basic" w:hAnsi="Flama Basic" w:cs="Arial"/>
                <w:color w:val="5B7E95"/>
                <w:spacing w:val="4"/>
                <w:sz w:val="15"/>
                <w:szCs w:val="15"/>
              </w:rPr>
              <w:fldChar w:fldCharType="separate"/>
            </w:r>
            <w:r w:rsidR="002F061C" w:rsidRPr="005E503A">
              <w:rPr>
                <w:rFonts w:ascii="Flama Basic" w:hAnsi="Flama Basic" w:cs="Arial"/>
                <w:color w:val="5B7E95"/>
                <w:spacing w:val="4"/>
                <w:sz w:val="15"/>
                <w:szCs w:val="15"/>
              </w:rPr>
              <w:t>+49 69 6603 1457</w:t>
            </w:r>
            <w:r w:rsidR="002F061C" w:rsidRPr="005E503A">
              <w:rPr>
                <w:rFonts w:ascii="Flama Basic" w:hAnsi="Flama Basic" w:cs="Arial"/>
                <w:color w:val="5B7E95"/>
                <w:spacing w:val="4"/>
                <w:sz w:val="15"/>
                <w:szCs w:val="15"/>
              </w:rPr>
              <w:fldChar w:fldCharType="end"/>
            </w:r>
            <w:bookmarkEnd w:id="3"/>
            <w:r w:rsidR="0073361E" w:rsidRPr="005E503A">
              <w:rPr>
                <w:rFonts w:ascii="Flama Basic" w:hAnsi="Flama Basic" w:cs="Arial"/>
                <w:color w:val="5B7E95"/>
                <w:sz w:val="15"/>
                <w:szCs w:val="15"/>
              </w:rPr>
              <w:t xml:space="preserve"> | </w:t>
            </w:r>
            <w:r w:rsidR="00F65CE8" w:rsidRPr="005E503A">
              <w:rPr>
                <w:rFonts w:ascii="Flama Basic" w:hAnsi="Flama Basic" w:cs="Arial"/>
                <w:color w:val="5B7E95"/>
                <w:sz w:val="15"/>
                <w:szCs w:val="15"/>
              </w:rPr>
              <w:fldChar w:fldCharType="begin">
                <w:ffData>
                  <w:name w:val="EMailAdresse"/>
                  <w:enabled/>
                  <w:calcOnExit w:val="0"/>
                  <w:textInput>
                    <w:default w:val="tutsch@fvv-net.de"/>
                  </w:textInput>
                </w:ffData>
              </w:fldChar>
            </w:r>
            <w:bookmarkStart w:id="4" w:name="EMailAdresse"/>
            <w:r w:rsidR="00F65CE8" w:rsidRPr="005E503A">
              <w:rPr>
                <w:rFonts w:ascii="Flama Basic" w:hAnsi="Flama Basic" w:cs="Arial"/>
                <w:color w:val="5B7E95"/>
                <w:sz w:val="15"/>
                <w:szCs w:val="15"/>
              </w:rPr>
              <w:instrText xml:space="preserve"> FORMTEXT </w:instrText>
            </w:r>
            <w:r w:rsidR="00F65CE8" w:rsidRPr="005E503A">
              <w:rPr>
                <w:rFonts w:ascii="Flama Basic" w:hAnsi="Flama Basic" w:cs="Arial"/>
                <w:color w:val="5B7E95"/>
                <w:sz w:val="15"/>
                <w:szCs w:val="15"/>
              </w:rPr>
            </w:r>
            <w:r w:rsidR="00F65CE8" w:rsidRPr="005E503A">
              <w:rPr>
                <w:rFonts w:ascii="Flama Basic" w:hAnsi="Flama Basic" w:cs="Arial"/>
                <w:color w:val="5B7E95"/>
                <w:sz w:val="15"/>
                <w:szCs w:val="15"/>
              </w:rPr>
              <w:fldChar w:fldCharType="separate"/>
            </w:r>
            <w:r w:rsidR="00F65CE8" w:rsidRPr="005E503A">
              <w:rPr>
                <w:rFonts w:ascii="Flama Basic" w:hAnsi="Flama Basic" w:cs="Arial"/>
                <w:color w:val="5B7E95"/>
                <w:sz w:val="15"/>
                <w:szCs w:val="15"/>
              </w:rPr>
              <w:t>tutsch@fvv-net.de</w:t>
            </w:r>
            <w:r w:rsidR="00F65CE8" w:rsidRPr="005E503A">
              <w:rPr>
                <w:rFonts w:ascii="Flama Basic" w:hAnsi="Flama Basic" w:cs="Arial"/>
                <w:color w:val="5B7E95"/>
                <w:sz w:val="15"/>
                <w:szCs w:val="15"/>
              </w:rPr>
              <w:fldChar w:fldCharType="end"/>
            </w:r>
            <w:bookmarkEnd w:id="4"/>
            <w:r w:rsidR="00260859" w:rsidRPr="005E503A">
              <w:rPr>
                <w:rFonts w:ascii="Flama Basic" w:hAnsi="Flama Basic" w:cs="Arial"/>
                <w:color w:val="5B7E95"/>
                <w:sz w:val="15"/>
                <w:szCs w:val="15"/>
              </w:rPr>
              <w:t xml:space="preserve"> | </w:t>
            </w:r>
            <w:r w:rsidR="009E05D4" w:rsidRPr="005E503A">
              <w:rPr>
                <w:rFonts w:ascii="Flama Basic" w:hAnsi="Flama Basic" w:cs="Arial"/>
                <w:color w:val="5B7E95"/>
                <w:sz w:val="15"/>
                <w:szCs w:val="15"/>
              </w:rPr>
              <w:fldChar w:fldCharType="begin">
                <w:ffData>
                  <w:name w:val="Webadresse"/>
                  <w:enabled/>
                  <w:calcOnExit w:val="0"/>
                  <w:textInput>
                    <w:default w:val="www.fvv-net.de"/>
                  </w:textInput>
                </w:ffData>
              </w:fldChar>
            </w:r>
            <w:bookmarkStart w:id="5" w:name="Webadresse"/>
            <w:r w:rsidR="009E05D4" w:rsidRPr="005E503A">
              <w:rPr>
                <w:rFonts w:ascii="Flama Basic" w:hAnsi="Flama Basic" w:cs="Arial"/>
                <w:color w:val="5B7E95"/>
                <w:sz w:val="15"/>
                <w:szCs w:val="15"/>
              </w:rPr>
              <w:instrText xml:space="preserve"> FORMTEXT </w:instrText>
            </w:r>
            <w:r w:rsidR="009E05D4" w:rsidRPr="005E503A">
              <w:rPr>
                <w:rFonts w:ascii="Flama Basic" w:hAnsi="Flama Basic" w:cs="Arial"/>
                <w:color w:val="5B7E95"/>
                <w:sz w:val="15"/>
                <w:szCs w:val="15"/>
              </w:rPr>
            </w:r>
            <w:r w:rsidR="009E05D4" w:rsidRPr="005E503A">
              <w:rPr>
                <w:rFonts w:ascii="Flama Basic" w:hAnsi="Flama Basic" w:cs="Arial"/>
                <w:color w:val="5B7E95"/>
                <w:sz w:val="15"/>
                <w:szCs w:val="15"/>
              </w:rPr>
              <w:fldChar w:fldCharType="separate"/>
            </w:r>
            <w:r w:rsidR="009E05D4" w:rsidRPr="005E503A">
              <w:rPr>
                <w:rFonts w:ascii="Flama Basic" w:hAnsi="Flama Basic" w:cs="Arial"/>
                <w:color w:val="5B7E95"/>
                <w:sz w:val="15"/>
                <w:szCs w:val="15"/>
              </w:rPr>
              <w:t>www.fvv-net.de</w:t>
            </w:r>
            <w:r w:rsidR="009E05D4" w:rsidRPr="005E503A">
              <w:rPr>
                <w:rFonts w:ascii="Flama Basic" w:hAnsi="Flama Basic" w:cs="Arial"/>
                <w:color w:val="5B7E95"/>
                <w:sz w:val="15"/>
                <w:szCs w:val="15"/>
              </w:rPr>
              <w:fldChar w:fldCharType="end"/>
            </w:r>
            <w:bookmarkEnd w:id="5"/>
          </w:p>
          <w:p w14:paraId="23A50345" w14:textId="297BBC8F" w:rsidR="008E5A4A" w:rsidRPr="005E503A" w:rsidRDefault="00124B32" w:rsidP="005E503A">
            <w:pPr>
              <w:spacing w:before="180" w:line="288" w:lineRule="auto"/>
              <w:rPr>
                <w:rFonts w:ascii="Flama Basic" w:hAnsi="Flama Basic" w:cs="Arial"/>
                <w:color w:val="5B7E95"/>
                <w:sz w:val="15"/>
                <w:szCs w:val="15"/>
              </w:rPr>
            </w:pPr>
            <w:r>
              <w:rPr>
                <w:rFonts w:ascii="Flama Basic" w:hAnsi="Flama Basic" w:cs="Arial"/>
                <w:b/>
                <w:color w:val="5B7E95"/>
                <w:sz w:val="15"/>
                <w:szCs w:val="15"/>
              </w:rPr>
              <w:t>04</w:t>
            </w:r>
            <w:r w:rsidR="006C707A">
              <w:rPr>
                <w:rFonts w:ascii="Flama Basic" w:hAnsi="Flama Basic" w:cs="Arial"/>
                <w:b/>
                <w:color w:val="5B7E95"/>
                <w:sz w:val="15"/>
                <w:szCs w:val="15"/>
              </w:rPr>
              <w:t>.0</w:t>
            </w:r>
            <w:r>
              <w:rPr>
                <w:rFonts w:ascii="Flama Basic" w:hAnsi="Flama Basic" w:cs="Arial"/>
                <w:b/>
                <w:color w:val="5B7E95"/>
                <w:sz w:val="15"/>
                <w:szCs w:val="15"/>
              </w:rPr>
              <w:t>3</w:t>
            </w:r>
            <w:r w:rsidR="006C707A">
              <w:rPr>
                <w:rFonts w:ascii="Flama Basic" w:hAnsi="Flama Basic" w:cs="Arial"/>
                <w:b/>
                <w:color w:val="5B7E95"/>
                <w:sz w:val="15"/>
                <w:szCs w:val="15"/>
              </w:rPr>
              <w:t>.</w:t>
            </w:r>
            <w:r w:rsidR="00A74263">
              <w:rPr>
                <w:rFonts w:ascii="Flama Basic" w:hAnsi="Flama Basic" w:cs="Arial"/>
                <w:b/>
                <w:color w:val="5B7E95"/>
                <w:sz w:val="15"/>
                <w:szCs w:val="15"/>
              </w:rPr>
              <w:t>2019</w:t>
            </w:r>
          </w:p>
        </w:tc>
      </w:tr>
    </w:tbl>
    <w:p w14:paraId="6DED3EB2" w14:textId="77777777" w:rsidR="00720758" w:rsidRPr="005E503A" w:rsidRDefault="00720758" w:rsidP="00A75BAE">
      <w:pPr>
        <w:tabs>
          <w:tab w:val="left" w:pos="6974"/>
        </w:tabs>
        <w:rPr>
          <w:rFonts w:ascii="Flama Basic" w:hAnsi="Flama Basic" w:cs="Arial"/>
        </w:rPr>
        <w:sectPr w:rsidR="00720758" w:rsidRPr="005E503A" w:rsidSect="00AC31B2">
          <w:headerReference w:type="default" r:id="rId7"/>
          <w:footerReference w:type="default" r:id="rId8"/>
          <w:headerReference w:type="first" r:id="rId9"/>
          <w:footerReference w:type="first" r:id="rId10"/>
          <w:type w:val="continuous"/>
          <w:pgSz w:w="11900" w:h="16840"/>
          <w:pgMar w:top="4253" w:right="1474" w:bottom="851" w:left="1418" w:header="709" w:footer="454" w:gutter="0"/>
          <w:pgNumType w:start="1"/>
          <w:cols w:space="708"/>
          <w:titlePg/>
          <w:docGrid w:linePitch="360"/>
        </w:sectPr>
      </w:pPr>
    </w:p>
    <w:p w14:paraId="371CCAB9" w14:textId="5931AA22" w:rsidR="00204E3E" w:rsidRPr="005E503A" w:rsidRDefault="00EA5D42" w:rsidP="00204E3E">
      <w:pPr>
        <w:spacing w:after="480" w:line="276" w:lineRule="auto"/>
        <w:rPr>
          <w:rFonts w:ascii="Flama Basic" w:hAnsi="Flama Basic" w:cs="Arial"/>
          <w:b/>
          <w:sz w:val="28"/>
          <w:szCs w:val="28"/>
        </w:rPr>
      </w:pPr>
      <w:r>
        <w:rPr>
          <w:rFonts w:ascii="Flama Basic" w:hAnsi="Flama Basic" w:cs="Arial"/>
          <w:b/>
          <w:sz w:val="28"/>
          <w:szCs w:val="28"/>
        </w:rPr>
        <w:t>One</w:t>
      </w:r>
      <w:r w:rsidR="0040031A">
        <w:rPr>
          <w:rFonts w:ascii="Flama Basic" w:hAnsi="Flama Basic" w:cs="Arial"/>
          <w:b/>
          <w:sz w:val="28"/>
          <w:szCs w:val="28"/>
        </w:rPr>
        <w:t xml:space="preserve"> </w:t>
      </w:r>
      <w:r w:rsidR="00204E3E" w:rsidRPr="005E503A">
        <w:rPr>
          <w:rFonts w:ascii="Flama Basic" w:hAnsi="Flama Basic" w:cs="Arial"/>
          <w:b/>
          <w:sz w:val="28"/>
          <w:szCs w:val="28"/>
        </w:rPr>
        <w:t>third less consumption:</w:t>
      </w:r>
      <w:r w:rsidR="00204E3E">
        <w:rPr>
          <w:rFonts w:ascii="Flama Basic" w:hAnsi="Flama Basic" w:cs="Arial"/>
          <w:b/>
          <w:sz w:val="28"/>
          <w:szCs w:val="28"/>
        </w:rPr>
        <w:br/>
      </w:r>
      <w:r w:rsidR="00204E3E" w:rsidRPr="005E503A">
        <w:rPr>
          <w:rFonts w:ascii="Flama Basic" w:hAnsi="Flama Basic" w:cs="Arial"/>
          <w:b/>
          <w:sz w:val="28"/>
          <w:szCs w:val="28"/>
        </w:rPr>
        <w:t xml:space="preserve">Industry and research work together on </w:t>
      </w:r>
      <w:r w:rsidR="006C707A">
        <w:rPr>
          <w:rFonts w:ascii="Flama Basic" w:hAnsi="Flama Basic" w:cs="Arial"/>
          <w:b/>
          <w:sz w:val="28"/>
          <w:szCs w:val="28"/>
        </w:rPr>
        <w:t xml:space="preserve">fuel-efficient </w:t>
      </w:r>
      <w:r w:rsidR="001658C5">
        <w:rPr>
          <w:rFonts w:ascii="Flama Basic" w:hAnsi="Flama Basic" w:cs="Arial"/>
          <w:b/>
          <w:sz w:val="28"/>
          <w:szCs w:val="28"/>
        </w:rPr>
        <w:t>spark-ignition</w:t>
      </w:r>
      <w:r w:rsidR="006C707A">
        <w:rPr>
          <w:rFonts w:ascii="Flama Basic" w:hAnsi="Flama Basic" w:cs="Arial"/>
          <w:b/>
          <w:sz w:val="28"/>
          <w:szCs w:val="28"/>
        </w:rPr>
        <w:t xml:space="preserve"> engine</w:t>
      </w:r>
      <w:r w:rsidR="00F13174">
        <w:rPr>
          <w:rFonts w:ascii="Flama Basic" w:hAnsi="Flama Basic" w:cs="Arial"/>
          <w:b/>
          <w:sz w:val="28"/>
          <w:szCs w:val="28"/>
        </w:rPr>
        <w:t>s</w:t>
      </w:r>
    </w:p>
    <w:p w14:paraId="6699FC3D" w14:textId="7969387B" w:rsidR="00204E3E" w:rsidRDefault="00204E3E" w:rsidP="00EA5D42">
      <w:pPr>
        <w:spacing w:after="360" w:line="276" w:lineRule="auto"/>
        <w:rPr>
          <w:rFonts w:ascii="Flama Basic" w:hAnsi="Flama Basic" w:cs="Arial"/>
          <w:b/>
        </w:rPr>
      </w:pPr>
      <w:r w:rsidRPr="005E503A">
        <w:rPr>
          <w:rFonts w:ascii="Flama Basic" w:hAnsi="Flama Basic" w:cs="Arial"/>
          <w:b/>
        </w:rPr>
        <w:t xml:space="preserve">In order to meet future CO2 limits, </w:t>
      </w:r>
      <w:r w:rsidR="00AB1F0A">
        <w:rPr>
          <w:rFonts w:ascii="Flama Basic" w:hAnsi="Flama Basic" w:cs="Arial"/>
          <w:b/>
        </w:rPr>
        <w:t xml:space="preserve">SI engine-driven </w:t>
      </w:r>
      <w:r w:rsidRPr="005E503A">
        <w:rPr>
          <w:rFonts w:ascii="Flama Basic" w:hAnsi="Flama Basic" w:cs="Arial"/>
          <w:b/>
        </w:rPr>
        <w:t xml:space="preserve">vehicles must consume significantly less fuel. A new project of the Research Association for Internal Combustion Engines (FVV) is investigating how this can be achieved. The ambitious goal is to increase the efficiency of future </w:t>
      </w:r>
      <w:r w:rsidR="001658C5">
        <w:rPr>
          <w:rFonts w:ascii="Flama Basic" w:hAnsi="Flama Basic" w:cs="Arial"/>
          <w:b/>
        </w:rPr>
        <w:t>spark-ignition</w:t>
      </w:r>
      <w:r w:rsidRPr="005E503A">
        <w:rPr>
          <w:rFonts w:ascii="Flama Basic" w:hAnsi="Flama Basic" w:cs="Arial"/>
          <w:b/>
        </w:rPr>
        <w:t xml:space="preserve"> engines to up to 50 per</w:t>
      </w:r>
      <w:r w:rsidR="009C05C9">
        <w:rPr>
          <w:rFonts w:ascii="Flama Basic" w:hAnsi="Flama Basic" w:cs="Arial"/>
          <w:b/>
        </w:rPr>
        <w:t xml:space="preserve"> </w:t>
      </w:r>
      <w:r w:rsidRPr="005E503A">
        <w:rPr>
          <w:rFonts w:ascii="Flama Basic" w:hAnsi="Flama Basic" w:cs="Arial"/>
          <w:b/>
        </w:rPr>
        <w:t xml:space="preserve">cent. At the same time, fuel consumption is to be reduced by around one third compared with today's </w:t>
      </w:r>
      <w:r w:rsidR="001658C5">
        <w:rPr>
          <w:rFonts w:ascii="Flama Basic" w:hAnsi="Flama Basic" w:cs="Arial"/>
          <w:b/>
        </w:rPr>
        <w:t>fleet</w:t>
      </w:r>
      <w:r w:rsidRPr="005E503A">
        <w:rPr>
          <w:rFonts w:ascii="Flama Basic" w:hAnsi="Flama Basic" w:cs="Arial"/>
          <w:b/>
        </w:rPr>
        <w:t xml:space="preserve">. </w:t>
      </w:r>
      <w:r w:rsidR="00AB1F0A">
        <w:rPr>
          <w:rFonts w:ascii="Flama Basic" w:hAnsi="Flama Basic" w:cs="Arial"/>
          <w:b/>
        </w:rPr>
        <w:t>T</w:t>
      </w:r>
      <w:r w:rsidRPr="005E503A">
        <w:rPr>
          <w:rFonts w:ascii="Flama Basic" w:hAnsi="Flama Basic" w:cs="Arial"/>
          <w:b/>
        </w:rPr>
        <w:t>he project</w:t>
      </w:r>
      <w:r w:rsidR="000E4175">
        <w:rPr>
          <w:rFonts w:ascii="Flama Basic" w:hAnsi="Flama Basic" w:cs="Arial"/>
          <w:b/>
        </w:rPr>
        <w:t xml:space="preserve"> is exploring</w:t>
      </w:r>
      <w:r w:rsidRPr="005E503A">
        <w:rPr>
          <w:rFonts w:ascii="Flama Basic" w:hAnsi="Flama Basic" w:cs="Arial"/>
          <w:b/>
        </w:rPr>
        <w:t xml:space="preserve"> new engine technologies in interaction with electrified </w:t>
      </w:r>
      <w:r w:rsidR="00392E8F">
        <w:rPr>
          <w:rFonts w:ascii="Flama Basic" w:hAnsi="Flama Basic" w:cs="Arial"/>
          <w:b/>
        </w:rPr>
        <w:t>powertrains</w:t>
      </w:r>
      <w:r w:rsidRPr="005E503A">
        <w:rPr>
          <w:rFonts w:ascii="Flama Basic" w:hAnsi="Flama Basic" w:cs="Arial"/>
          <w:b/>
        </w:rPr>
        <w:t xml:space="preserve"> and synthetic fuels.</w:t>
      </w:r>
    </w:p>
    <w:p w14:paraId="3C6E929E" w14:textId="00C8E987" w:rsidR="00204E3E" w:rsidRPr="009B6C94" w:rsidRDefault="00D275F2" w:rsidP="00204E3E">
      <w:pPr>
        <w:tabs>
          <w:tab w:val="left" w:pos="6974"/>
        </w:tabs>
        <w:spacing w:after="360" w:line="276" w:lineRule="auto"/>
        <w:rPr>
          <w:rFonts w:ascii="Flama Basic" w:hAnsi="Flama Basic" w:cs="Arial"/>
          <w:b/>
          <w:i/>
        </w:rPr>
      </w:pPr>
      <w:r>
        <w:rPr>
          <w:rFonts w:ascii="Flama Basic" w:hAnsi="Flama Basic" w:cs="Arial"/>
          <w:i/>
        </w:rPr>
        <w:t xml:space="preserve">“ </w:t>
      </w:r>
      <w:r w:rsidR="00204E3E" w:rsidRPr="009B6C94">
        <w:rPr>
          <w:rFonts w:ascii="Flama Basic" w:hAnsi="Flama Basic" w:cs="Arial"/>
          <w:i/>
        </w:rPr>
        <w:t>CO2 emissions from road tra</w:t>
      </w:r>
      <w:r>
        <w:rPr>
          <w:rFonts w:ascii="Flama Basic" w:hAnsi="Flama Basic" w:cs="Arial"/>
          <w:i/>
        </w:rPr>
        <w:t>nsport</w:t>
      </w:r>
      <w:r w:rsidR="00204E3E" w:rsidRPr="009B6C94">
        <w:rPr>
          <w:rFonts w:ascii="Flama Basic" w:hAnsi="Flama Basic" w:cs="Arial"/>
          <w:i/>
        </w:rPr>
        <w:t xml:space="preserve"> must fall significantly in the next decade. It is </w:t>
      </w:r>
      <w:r w:rsidR="00E87466">
        <w:rPr>
          <w:rFonts w:ascii="Flama Basic" w:hAnsi="Flama Basic" w:cs="Arial"/>
          <w:i/>
        </w:rPr>
        <w:t>essential</w:t>
      </w:r>
      <w:r w:rsidR="00204E3E" w:rsidRPr="009B6C94">
        <w:rPr>
          <w:rFonts w:ascii="Flama Basic" w:hAnsi="Flama Basic" w:cs="Arial"/>
          <w:i/>
        </w:rPr>
        <w:t xml:space="preserve"> that industry and science </w:t>
      </w:r>
      <w:r w:rsidR="00E87466">
        <w:rPr>
          <w:rFonts w:ascii="Flama Basic" w:hAnsi="Flama Basic" w:cs="Arial"/>
          <w:i/>
        </w:rPr>
        <w:t xml:space="preserve">team up to meet </w:t>
      </w:r>
      <w:r w:rsidR="00204E3E" w:rsidRPr="009B6C94">
        <w:rPr>
          <w:rFonts w:ascii="Flama Basic" w:hAnsi="Flama Basic" w:cs="Arial"/>
          <w:i/>
        </w:rPr>
        <w:t xml:space="preserve">this challenge </w:t>
      </w:r>
      <w:r w:rsidR="00407828">
        <w:rPr>
          <w:rFonts w:ascii="Flama Basic" w:hAnsi="Flama Basic" w:cs="Arial"/>
          <w:i/>
        </w:rPr>
        <w:t>“</w:t>
      </w:r>
      <w:r w:rsidR="00204E3E" w:rsidRPr="009B6C94">
        <w:rPr>
          <w:rFonts w:ascii="Flama Basic" w:hAnsi="Flama Basic" w:cs="Arial"/>
          <w:i/>
        </w:rPr>
        <w:t>, says Dietmar Goericke, Managing Director of the FVV. "</w:t>
      </w:r>
      <w:r w:rsidR="00407828">
        <w:rPr>
          <w:rFonts w:ascii="Flama Basic" w:hAnsi="Flama Basic" w:cs="Arial"/>
          <w:i/>
        </w:rPr>
        <w:t xml:space="preserve"> </w:t>
      </w:r>
      <w:r w:rsidR="00204E3E" w:rsidRPr="009B6C94">
        <w:rPr>
          <w:rFonts w:ascii="Flama Basic" w:hAnsi="Flama Basic" w:cs="Arial"/>
          <w:i/>
        </w:rPr>
        <w:t xml:space="preserve">In addition to electrification, more efficient </w:t>
      </w:r>
      <w:r w:rsidR="004F50B3">
        <w:rPr>
          <w:rFonts w:ascii="Flama Basic" w:hAnsi="Flama Basic" w:cs="Arial"/>
          <w:i/>
        </w:rPr>
        <w:t xml:space="preserve">internal </w:t>
      </w:r>
      <w:r w:rsidR="00204E3E" w:rsidRPr="009B6C94">
        <w:rPr>
          <w:rFonts w:ascii="Flama Basic" w:hAnsi="Flama Basic" w:cs="Arial"/>
          <w:i/>
        </w:rPr>
        <w:t xml:space="preserve">combustion engines and </w:t>
      </w:r>
      <w:r w:rsidR="00C874E8">
        <w:rPr>
          <w:rFonts w:ascii="Flama Basic" w:hAnsi="Flama Basic" w:cs="Arial"/>
          <w:i/>
        </w:rPr>
        <w:t>carbon</w:t>
      </w:r>
      <w:r w:rsidR="00204E3E" w:rsidRPr="009B6C94">
        <w:rPr>
          <w:rFonts w:ascii="Flama Basic" w:hAnsi="Flama Basic" w:cs="Arial"/>
          <w:i/>
        </w:rPr>
        <w:t xml:space="preserve">-neutral synthetic fuels will make a decisive contribution to achieving the CO2 targets. </w:t>
      </w:r>
      <w:r>
        <w:rPr>
          <w:rFonts w:ascii="Flama Basic" w:hAnsi="Flama Basic" w:cs="Arial"/>
          <w:i/>
        </w:rPr>
        <w:t>“</w:t>
      </w:r>
    </w:p>
    <w:p w14:paraId="78FB84CC" w14:textId="56DE63CF" w:rsidR="00204E3E" w:rsidRPr="005E503A" w:rsidRDefault="00204E3E" w:rsidP="00204E3E">
      <w:pPr>
        <w:widowControl w:val="0"/>
        <w:tabs>
          <w:tab w:val="left" w:pos="6974"/>
        </w:tabs>
        <w:spacing w:after="240" w:line="276" w:lineRule="auto"/>
        <w:rPr>
          <w:rFonts w:ascii="Flama Basic" w:hAnsi="Flama Basic" w:cs="Arial"/>
        </w:rPr>
      </w:pPr>
      <w:r w:rsidRPr="005E503A">
        <w:rPr>
          <w:rFonts w:ascii="Flama Basic" w:hAnsi="Flama Basic" w:cs="Arial"/>
          <w:b/>
        </w:rPr>
        <w:t>Frankfurt</w:t>
      </w:r>
      <w:r w:rsidR="00A42081">
        <w:rPr>
          <w:rFonts w:ascii="Flama Basic" w:hAnsi="Flama Basic" w:cs="Arial"/>
          <w:b/>
        </w:rPr>
        <w:t>/</w:t>
      </w:r>
      <w:r w:rsidRPr="005E503A">
        <w:rPr>
          <w:rFonts w:ascii="Flama Basic" w:hAnsi="Flama Basic" w:cs="Arial"/>
          <w:b/>
        </w:rPr>
        <w:t>M</w:t>
      </w:r>
      <w:r w:rsidR="00A42081">
        <w:rPr>
          <w:rFonts w:ascii="Flama Basic" w:hAnsi="Flama Basic" w:cs="Arial"/>
          <w:b/>
        </w:rPr>
        <w:t>.</w:t>
      </w:r>
      <w:r>
        <w:rPr>
          <w:rFonts w:ascii="Flama Basic" w:hAnsi="Flama Basic" w:cs="Arial"/>
          <w:b/>
        </w:rPr>
        <w:t xml:space="preserve"> // </w:t>
      </w:r>
      <w:r w:rsidRPr="005E503A">
        <w:rPr>
          <w:rFonts w:ascii="Flama Basic" w:hAnsi="Flama Basic" w:cs="Arial"/>
        </w:rPr>
        <w:t xml:space="preserve">The more chemical energy contained in the fuel can be converted into mechanical </w:t>
      </w:r>
      <w:r w:rsidR="00D424D5">
        <w:rPr>
          <w:rFonts w:ascii="Flama Basic" w:hAnsi="Flama Basic" w:cs="Arial"/>
        </w:rPr>
        <w:t>power</w:t>
      </w:r>
      <w:r w:rsidRPr="005E503A">
        <w:rPr>
          <w:rFonts w:ascii="Flama Basic" w:hAnsi="Flama Basic" w:cs="Arial"/>
        </w:rPr>
        <w:t xml:space="preserve">, the better the efficiency and thus the fuel consumption </w:t>
      </w:r>
      <w:r w:rsidR="00D424D5">
        <w:rPr>
          <w:rFonts w:ascii="Flama Basic" w:hAnsi="Flama Basic" w:cs="Arial"/>
        </w:rPr>
        <w:t xml:space="preserve">rate </w:t>
      </w:r>
      <w:r w:rsidRPr="005E503A">
        <w:rPr>
          <w:rFonts w:ascii="Flama Basic" w:hAnsi="Flama Basic" w:cs="Arial"/>
        </w:rPr>
        <w:t xml:space="preserve">of the vehicle. In the "ICE 2025+" research project financed from the FVV's own funds, four university institutes from Aachen, Braunschweig, Darmstadt and Stuttgart are investigating various measures aimed at significantly increasing </w:t>
      </w:r>
      <w:r w:rsidR="00D424D5">
        <w:rPr>
          <w:rFonts w:ascii="Flama Basic" w:hAnsi="Flama Basic" w:cs="Arial"/>
        </w:rPr>
        <w:t xml:space="preserve">engine </w:t>
      </w:r>
      <w:r w:rsidRPr="005E503A">
        <w:rPr>
          <w:rFonts w:ascii="Flama Basic" w:hAnsi="Flama Basic" w:cs="Arial"/>
        </w:rPr>
        <w:t xml:space="preserve">efficiency. The aim of the project is to optimise the entire </w:t>
      </w:r>
      <w:r w:rsidR="00D424D5">
        <w:rPr>
          <w:rFonts w:ascii="Flama Basic" w:hAnsi="Flama Basic" w:cs="Arial"/>
        </w:rPr>
        <w:t>powertrain</w:t>
      </w:r>
      <w:r w:rsidRPr="005E503A">
        <w:rPr>
          <w:rFonts w:ascii="Flama Basic" w:hAnsi="Flama Basic" w:cs="Arial"/>
        </w:rPr>
        <w:t xml:space="preserve"> system in such a way as to achieve the lowest possible consumption in real</w:t>
      </w:r>
      <w:r w:rsidR="00C874E8">
        <w:rPr>
          <w:rFonts w:ascii="Flama Basic" w:hAnsi="Flama Basic" w:cs="Arial"/>
        </w:rPr>
        <w:t xml:space="preserve"> </w:t>
      </w:r>
      <w:r w:rsidR="00D424D5">
        <w:rPr>
          <w:rFonts w:ascii="Flama Basic" w:hAnsi="Flama Basic" w:cs="Arial"/>
        </w:rPr>
        <w:t>world</w:t>
      </w:r>
      <w:r w:rsidRPr="005E503A">
        <w:rPr>
          <w:rFonts w:ascii="Flama Basic" w:hAnsi="Flama Basic" w:cs="Arial"/>
        </w:rPr>
        <w:t xml:space="preserve"> operation. In relation to the new WLTP cycle, this means achieving an average </w:t>
      </w:r>
      <w:r w:rsidR="00D424D5">
        <w:rPr>
          <w:rFonts w:ascii="Flama Basic" w:hAnsi="Flama Basic" w:cs="Arial"/>
        </w:rPr>
        <w:t xml:space="preserve">power </w:t>
      </w:r>
      <w:r w:rsidRPr="005E503A">
        <w:rPr>
          <w:rFonts w:ascii="Flama Basic" w:hAnsi="Flama Basic" w:cs="Arial"/>
        </w:rPr>
        <w:t>efficiency of around 40 per</w:t>
      </w:r>
      <w:r w:rsidR="009C05C9">
        <w:rPr>
          <w:rFonts w:ascii="Flama Basic" w:hAnsi="Flama Basic" w:cs="Arial"/>
        </w:rPr>
        <w:t xml:space="preserve"> </w:t>
      </w:r>
      <w:r w:rsidRPr="005E503A">
        <w:rPr>
          <w:rFonts w:ascii="Flama Basic" w:hAnsi="Flama Basic" w:cs="Arial"/>
        </w:rPr>
        <w:t>cent, and even 50 per</w:t>
      </w:r>
      <w:r w:rsidR="009C05C9">
        <w:rPr>
          <w:rFonts w:ascii="Flama Basic" w:hAnsi="Flama Basic" w:cs="Arial"/>
        </w:rPr>
        <w:t xml:space="preserve"> </w:t>
      </w:r>
      <w:r w:rsidRPr="005E503A">
        <w:rPr>
          <w:rFonts w:ascii="Flama Basic" w:hAnsi="Flama Basic" w:cs="Arial"/>
        </w:rPr>
        <w:t xml:space="preserve">cent </w:t>
      </w:r>
      <w:r w:rsidR="00D424D5">
        <w:rPr>
          <w:rFonts w:ascii="Flama Basic" w:hAnsi="Flama Basic" w:cs="Arial"/>
        </w:rPr>
        <w:t>at</w:t>
      </w:r>
      <w:r w:rsidRPr="005E503A">
        <w:rPr>
          <w:rFonts w:ascii="Flama Basic" w:hAnsi="Flama Basic" w:cs="Arial"/>
        </w:rPr>
        <w:t xml:space="preserve"> </w:t>
      </w:r>
      <w:r w:rsidR="00D424D5">
        <w:rPr>
          <w:rFonts w:ascii="Flama Basic" w:hAnsi="Flama Basic" w:cs="Arial"/>
        </w:rPr>
        <w:t>specific</w:t>
      </w:r>
      <w:r w:rsidRPr="005E503A">
        <w:rPr>
          <w:rFonts w:ascii="Flama Basic" w:hAnsi="Flama Basic" w:cs="Arial"/>
        </w:rPr>
        <w:t xml:space="preserve"> operating points. </w:t>
      </w:r>
      <w:r w:rsidR="00E92A9B">
        <w:rPr>
          <w:rFonts w:ascii="Flama Basic" w:hAnsi="Flama Basic" w:cs="Arial"/>
        </w:rPr>
        <w:t>N</w:t>
      </w:r>
      <w:r w:rsidR="009C05C9">
        <w:rPr>
          <w:rFonts w:ascii="Flama Basic" w:hAnsi="Flama Basic" w:cs="Arial"/>
        </w:rPr>
        <w:t>ew</w:t>
      </w:r>
      <w:r w:rsidRPr="005E503A">
        <w:rPr>
          <w:rFonts w:ascii="Flama Basic" w:hAnsi="Flama Basic" w:cs="Arial"/>
        </w:rPr>
        <w:t xml:space="preserve"> passenger car spark-ignition engines </w:t>
      </w:r>
      <w:r w:rsidR="009C05C9">
        <w:rPr>
          <w:rFonts w:ascii="Flama Basic" w:hAnsi="Flama Basic" w:cs="Arial"/>
        </w:rPr>
        <w:t xml:space="preserve">currently </w:t>
      </w:r>
      <w:r w:rsidRPr="005E503A">
        <w:rPr>
          <w:rFonts w:ascii="Flama Basic" w:hAnsi="Flama Basic" w:cs="Arial"/>
        </w:rPr>
        <w:t xml:space="preserve">achieve </w:t>
      </w:r>
      <w:r w:rsidR="00DC3271">
        <w:rPr>
          <w:rFonts w:ascii="Flama Basic" w:hAnsi="Flama Basic" w:cs="Arial"/>
        </w:rPr>
        <w:t>an optimum performance</w:t>
      </w:r>
      <w:r w:rsidRPr="005E503A">
        <w:rPr>
          <w:rFonts w:ascii="Flama Basic" w:hAnsi="Flama Basic" w:cs="Arial"/>
        </w:rPr>
        <w:t xml:space="preserve"> of around</w:t>
      </w:r>
      <w:r>
        <w:rPr>
          <w:rFonts w:ascii="Flama Basic" w:hAnsi="Flama Basic" w:cs="Arial"/>
        </w:rPr>
        <w:t xml:space="preserve"> 30</w:t>
      </w:r>
      <w:r w:rsidRPr="005E503A">
        <w:rPr>
          <w:rFonts w:ascii="Flama Basic" w:hAnsi="Flama Basic" w:cs="Arial"/>
        </w:rPr>
        <w:t xml:space="preserve"> % per cent.</w:t>
      </w:r>
    </w:p>
    <w:p w14:paraId="6422784C" w14:textId="211216C9" w:rsidR="00204E3E" w:rsidRPr="005E503A" w:rsidRDefault="00204E3E" w:rsidP="00204E3E">
      <w:pPr>
        <w:widowControl w:val="0"/>
        <w:tabs>
          <w:tab w:val="left" w:pos="6974"/>
        </w:tabs>
        <w:spacing w:after="240" w:line="276" w:lineRule="auto"/>
        <w:rPr>
          <w:rFonts w:ascii="Flama Basic" w:hAnsi="Flama Basic" w:cs="Arial"/>
        </w:rPr>
      </w:pPr>
      <w:r w:rsidRPr="005E503A">
        <w:rPr>
          <w:rFonts w:ascii="Flama Basic" w:hAnsi="Flama Basic" w:cs="Arial"/>
        </w:rPr>
        <w:t xml:space="preserve">The researchers' methodological approach consists of combining various pre-selected technologies - such as </w:t>
      </w:r>
      <w:r w:rsidR="00E92A9B">
        <w:rPr>
          <w:rFonts w:ascii="Flama Basic" w:hAnsi="Flama Basic" w:cs="Arial"/>
        </w:rPr>
        <w:t xml:space="preserve">higher </w:t>
      </w:r>
      <w:r w:rsidRPr="005E503A">
        <w:rPr>
          <w:rFonts w:ascii="Flama Basic" w:hAnsi="Flama Basic" w:cs="Arial"/>
        </w:rPr>
        <w:t xml:space="preserve">compression </w:t>
      </w:r>
      <w:r w:rsidR="00E92A9B">
        <w:rPr>
          <w:rFonts w:ascii="Flama Basic" w:hAnsi="Flama Basic" w:cs="Arial"/>
        </w:rPr>
        <w:t xml:space="preserve">ratios </w:t>
      </w:r>
      <w:r w:rsidRPr="005E503A">
        <w:rPr>
          <w:rFonts w:ascii="Flama Basic" w:hAnsi="Flama Basic" w:cs="Arial"/>
        </w:rPr>
        <w:t xml:space="preserve">or water injection - and investigating their influence on system efficiency. In order to adapt the </w:t>
      </w:r>
      <w:r w:rsidR="00E92A9B">
        <w:rPr>
          <w:rFonts w:ascii="Flama Basic" w:hAnsi="Flama Basic" w:cs="Arial"/>
        </w:rPr>
        <w:t>powertrain</w:t>
      </w:r>
      <w:r w:rsidRPr="005E503A">
        <w:rPr>
          <w:rFonts w:ascii="Flama Basic" w:hAnsi="Flama Basic" w:cs="Arial"/>
        </w:rPr>
        <w:t xml:space="preserve"> system to real </w:t>
      </w:r>
      <w:r w:rsidR="001F4A72">
        <w:rPr>
          <w:rFonts w:ascii="Flama Basic" w:hAnsi="Flama Basic" w:cs="Arial"/>
        </w:rPr>
        <w:t xml:space="preserve">world </w:t>
      </w:r>
      <w:r w:rsidRPr="005E503A">
        <w:rPr>
          <w:rFonts w:ascii="Flama Basic" w:hAnsi="Flama Basic" w:cs="Arial"/>
        </w:rPr>
        <w:t xml:space="preserve">driving conditions, various vehicle classes as well as hybrid variants - from mild 48 volts to high-voltage hybrid </w:t>
      </w:r>
      <w:r w:rsidR="00E92A9B">
        <w:rPr>
          <w:rFonts w:ascii="Flama Basic" w:hAnsi="Flama Basic" w:cs="Arial"/>
        </w:rPr>
        <w:t>powertrains</w:t>
      </w:r>
      <w:r w:rsidRPr="005E503A">
        <w:rPr>
          <w:rFonts w:ascii="Flama Basic" w:hAnsi="Flama Basic" w:cs="Arial"/>
        </w:rPr>
        <w:t xml:space="preserve"> - will be included in the study.</w:t>
      </w:r>
    </w:p>
    <w:p w14:paraId="196DF4EC" w14:textId="0E22E56A" w:rsidR="00204E3E" w:rsidRPr="005E503A" w:rsidRDefault="00204E3E" w:rsidP="00204E3E">
      <w:pPr>
        <w:widowControl w:val="0"/>
        <w:tabs>
          <w:tab w:val="left" w:pos="6974"/>
        </w:tabs>
        <w:spacing w:after="240" w:line="276" w:lineRule="auto"/>
        <w:rPr>
          <w:rFonts w:ascii="Flama Basic" w:hAnsi="Flama Basic" w:cs="Arial"/>
        </w:rPr>
      </w:pPr>
      <w:r w:rsidRPr="005E503A">
        <w:rPr>
          <w:rFonts w:ascii="Flama Basic" w:hAnsi="Flama Basic" w:cs="Arial"/>
        </w:rPr>
        <w:t xml:space="preserve">The participating researchers work closely together. The first work package, which </w:t>
      </w:r>
      <w:r w:rsidR="00F24595">
        <w:rPr>
          <w:rFonts w:ascii="Flama Basic" w:hAnsi="Flama Basic" w:cs="Arial"/>
        </w:rPr>
        <w:t xml:space="preserve">is carried out by </w:t>
      </w:r>
      <w:r w:rsidRPr="005E503A">
        <w:rPr>
          <w:rFonts w:ascii="Flama Basic" w:hAnsi="Flama Basic" w:cs="Arial"/>
        </w:rPr>
        <w:t xml:space="preserve">the Institute for Internal Combustion Engines </w:t>
      </w:r>
      <w:r w:rsidR="003522F2">
        <w:rPr>
          <w:rFonts w:ascii="Flama Basic" w:hAnsi="Flama Basic" w:cs="Arial"/>
        </w:rPr>
        <w:t xml:space="preserve">and Powertrain Systems (vkm) </w:t>
      </w:r>
      <w:r w:rsidRPr="005E503A">
        <w:rPr>
          <w:rFonts w:ascii="Flama Basic" w:hAnsi="Flama Basic" w:cs="Arial"/>
        </w:rPr>
        <w:t xml:space="preserve">at </w:t>
      </w:r>
      <w:r w:rsidR="003522F2">
        <w:rPr>
          <w:rFonts w:ascii="Flama Basic" w:hAnsi="Flama Basic" w:cs="Arial"/>
        </w:rPr>
        <w:t>Technische Universität Darmstadt</w:t>
      </w:r>
      <w:r w:rsidRPr="005E503A">
        <w:rPr>
          <w:rFonts w:ascii="Flama Basic" w:hAnsi="Flama Basic" w:cs="Arial"/>
        </w:rPr>
        <w:t xml:space="preserve">, lays the foundations for vehicle simulation. </w:t>
      </w:r>
      <w:r w:rsidRPr="005E503A">
        <w:rPr>
          <w:rFonts w:ascii="Flama Basic" w:hAnsi="Flama Basic" w:cs="Arial"/>
        </w:rPr>
        <w:lastRenderedPageBreak/>
        <w:t xml:space="preserve">This is important in order to be able to make exact statements about the CO2 emissions of the entire vehicle under realistic operating conditions with the engine data generated in the other work packages. </w:t>
      </w:r>
      <w:r w:rsidR="00753765">
        <w:rPr>
          <w:rFonts w:ascii="Flama Basic" w:hAnsi="Flama Basic" w:cs="Arial"/>
        </w:rPr>
        <w:t>It is also p</w:t>
      </w:r>
      <w:r w:rsidRPr="005E503A">
        <w:rPr>
          <w:rFonts w:ascii="Flama Basic" w:hAnsi="Flama Basic" w:cs="Arial"/>
        </w:rPr>
        <w:t xml:space="preserve">art of the </w:t>
      </w:r>
      <w:r w:rsidR="00753765">
        <w:rPr>
          <w:rFonts w:ascii="Flama Basic" w:hAnsi="Flama Basic" w:cs="Arial"/>
        </w:rPr>
        <w:t>job</w:t>
      </w:r>
      <w:r w:rsidRPr="005E503A">
        <w:rPr>
          <w:rFonts w:ascii="Flama Basic" w:hAnsi="Flama Basic" w:cs="Arial"/>
        </w:rPr>
        <w:t xml:space="preserve"> to find an operating strategy for the electric </w:t>
      </w:r>
      <w:r w:rsidR="00753765">
        <w:rPr>
          <w:rFonts w:ascii="Flama Basic" w:hAnsi="Flama Basic" w:cs="Arial"/>
        </w:rPr>
        <w:t>powertrain</w:t>
      </w:r>
      <w:r w:rsidRPr="005E503A">
        <w:rPr>
          <w:rFonts w:ascii="Flama Basic" w:hAnsi="Flama Basic" w:cs="Arial"/>
        </w:rPr>
        <w:t xml:space="preserve"> components that enables the combustion engine to work as efficiently as possible.</w:t>
      </w:r>
    </w:p>
    <w:p w14:paraId="2A59B822" w14:textId="2E7B60D4" w:rsidR="00204E3E" w:rsidRPr="005E503A" w:rsidRDefault="00204E3E" w:rsidP="00204E3E">
      <w:pPr>
        <w:widowControl w:val="0"/>
        <w:tabs>
          <w:tab w:val="left" w:pos="6974"/>
        </w:tabs>
        <w:spacing w:after="240" w:line="276" w:lineRule="auto"/>
        <w:rPr>
          <w:rFonts w:ascii="Flama Basic" w:hAnsi="Flama Basic" w:cs="Arial"/>
        </w:rPr>
      </w:pPr>
      <w:r w:rsidRPr="005E503A">
        <w:rPr>
          <w:rFonts w:ascii="Flama Basic" w:hAnsi="Flama Basic" w:cs="Arial"/>
        </w:rPr>
        <w:t>The second part of the</w:t>
      </w:r>
      <w:r w:rsidR="00EB27C0">
        <w:rPr>
          <w:rFonts w:ascii="Flama Basic" w:hAnsi="Flama Basic" w:cs="Arial"/>
        </w:rPr>
        <w:t xml:space="preserve"> project,</w:t>
      </w:r>
      <w:r w:rsidRPr="005E503A">
        <w:rPr>
          <w:rFonts w:ascii="Flama Basic" w:hAnsi="Flama Basic" w:cs="Arial"/>
        </w:rPr>
        <w:t xml:space="preserve"> </w:t>
      </w:r>
      <w:r w:rsidR="00EB27C0">
        <w:rPr>
          <w:rFonts w:ascii="Flama Basic" w:hAnsi="Flama Basic" w:cs="Arial"/>
        </w:rPr>
        <w:t>e</w:t>
      </w:r>
      <w:r w:rsidRPr="005E503A">
        <w:rPr>
          <w:rFonts w:ascii="Flama Basic" w:hAnsi="Flama Basic" w:cs="Arial"/>
        </w:rPr>
        <w:t xml:space="preserve">ngine </w:t>
      </w:r>
      <w:r w:rsidR="00EB27C0">
        <w:rPr>
          <w:rFonts w:ascii="Flama Basic" w:hAnsi="Flama Basic" w:cs="Arial"/>
        </w:rPr>
        <w:t>s</w:t>
      </w:r>
      <w:r w:rsidRPr="005E503A">
        <w:rPr>
          <w:rFonts w:ascii="Flama Basic" w:hAnsi="Flama Basic" w:cs="Arial"/>
        </w:rPr>
        <w:t xml:space="preserve">imulation, which is being carried out at the Institute for Internal Combustion Engines and Automotive Engineering </w:t>
      </w:r>
      <w:r w:rsidR="00C874E8">
        <w:rPr>
          <w:rFonts w:ascii="Flama Basic" w:hAnsi="Flama Basic" w:cs="Arial"/>
        </w:rPr>
        <w:t xml:space="preserve">(IVK) </w:t>
      </w:r>
      <w:r w:rsidRPr="005E503A">
        <w:rPr>
          <w:rFonts w:ascii="Flama Basic" w:hAnsi="Flama Basic" w:cs="Arial"/>
        </w:rPr>
        <w:t xml:space="preserve">at the University of Stuttgart, consists primarily of being able to make binding statements about increases in efficiency through various combinations of technologies with the aid of rapid calculation methods. In addition, a virtual engine is </w:t>
      </w:r>
      <w:r w:rsidR="00D82DD2">
        <w:rPr>
          <w:rFonts w:ascii="Flama Basic" w:hAnsi="Flama Basic" w:cs="Arial"/>
        </w:rPr>
        <w:t>“designed“</w:t>
      </w:r>
      <w:r w:rsidRPr="005E503A">
        <w:rPr>
          <w:rFonts w:ascii="Flama Basic" w:hAnsi="Flama Basic" w:cs="Arial"/>
        </w:rPr>
        <w:t>, which makes it possible to estimate the impact of external measures - such as exhaust heat recovery - on the engine.</w:t>
      </w:r>
    </w:p>
    <w:p w14:paraId="4EF9C53F" w14:textId="3391170F" w:rsidR="00204E3E" w:rsidRPr="005E503A" w:rsidRDefault="00204E3E" w:rsidP="00204E3E">
      <w:pPr>
        <w:widowControl w:val="0"/>
        <w:tabs>
          <w:tab w:val="left" w:pos="6974"/>
        </w:tabs>
        <w:spacing w:after="240" w:line="276" w:lineRule="auto"/>
        <w:rPr>
          <w:rFonts w:ascii="Flama Basic" w:hAnsi="Flama Basic" w:cs="Arial"/>
        </w:rPr>
      </w:pPr>
      <w:r w:rsidRPr="005E503A">
        <w:rPr>
          <w:rFonts w:ascii="Flama Basic" w:hAnsi="Flama Basic" w:cs="Arial"/>
        </w:rPr>
        <w:t xml:space="preserve">Within "ICE 2025+", major measures to increase efficiency will not only be simulated, but also tested on a single-cylinder research engine. The Institute for Internal Combustion Engines </w:t>
      </w:r>
      <w:r w:rsidR="005E6AE2">
        <w:rPr>
          <w:rFonts w:ascii="Flama Basic" w:hAnsi="Flama Basic" w:cs="Arial"/>
        </w:rPr>
        <w:t xml:space="preserve">(ivb) </w:t>
      </w:r>
      <w:r w:rsidRPr="005E503A">
        <w:rPr>
          <w:rFonts w:ascii="Flama Basic" w:hAnsi="Flama Basic" w:cs="Arial"/>
        </w:rPr>
        <w:t xml:space="preserve">at Braunschweig Technical University is responsible for setting up and operating this test engine. The results </w:t>
      </w:r>
      <w:r w:rsidR="005E6AE2">
        <w:rPr>
          <w:rFonts w:ascii="Flama Basic" w:hAnsi="Flama Basic" w:cs="Arial"/>
        </w:rPr>
        <w:t xml:space="preserve">obtained </w:t>
      </w:r>
      <w:r w:rsidRPr="005E503A">
        <w:rPr>
          <w:rFonts w:ascii="Flama Basic" w:hAnsi="Flama Basic" w:cs="Arial"/>
        </w:rPr>
        <w:t xml:space="preserve">are not only used for technology evaluation but are also intended to improve </w:t>
      </w:r>
      <w:r w:rsidR="00450531">
        <w:rPr>
          <w:rFonts w:ascii="Flama Basic" w:hAnsi="Flama Basic" w:cs="Arial"/>
        </w:rPr>
        <w:t xml:space="preserve">existing </w:t>
      </w:r>
      <w:r w:rsidRPr="005E503A">
        <w:rPr>
          <w:rFonts w:ascii="Flama Basic" w:hAnsi="Flama Basic" w:cs="Arial"/>
        </w:rPr>
        <w:t>simulation models.</w:t>
      </w:r>
    </w:p>
    <w:p w14:paraId="5F10D402" w14:textId="3B342C69" w:rsidR="00204E3E" w:rsidRPr="005E503A" w:rsidRDefault="00ED7954" w:rsidP="00204E3E">
      <w:pPr>
        <w:widowControl w:val="0"/>
        <w:tabs>
          <w:tab w:val="left" w:pos="6974"/>
        </w:tabs>
        <w:spacing w:after="240" w:line="276" w:lineRule="auto"/>
        <w:rPr>
          <w:rFonts w:ascii="Flama Basic" w:hAnsi="Flama Basic" w:cs="Arial"/>
        </w:rPr>
      </w:pPr>
      <w:r>
        <w:rPr>
          <w:rFonts w:ascii="Flama Basic" w:hAnsi="Flama Basic" w:cs="Arial"/>
        </w:rPr>
        <w:t>T</w:t>
      </w:r>
      <w:r w:rsidR="00204E3E" w:rsidRPr="005E503A">
        <w:rPr>
          <w:rFonts w:ascii="Flama Basic" w:hAnsi="Flama Basic" w:cs="Arial"/>
        </w:rPr>
        <w:t xml:space="preserve">he fourth work package, </w:t>
      </w:r>
      <w:r>
        <w:rPr>
          <w:rFonts w:ascii="Flama Basic" w:hAnsi="Flama Basic" w:cs="Arial"/>
        </w:rPr>
        <w:t xml:space="preserve">looks into </w:t>
      </w:r>
      <w:r w:rsidR="00204E3E" w:rsidRPr="005E503A">
        <w:rPr>
          <w:rFonts w:ascii="Flama Basic" w:hAnsi="Flama Basic" w:cs="Arial"/>
        </w:rPr>
        <w:t xml:space="preserve">the influence of </w:t>
      </w:r>
      <w:r>
        <w:rPr>
          <w:rFonts w:ascii="Flama Basic" w:hAnsi="Flama Basic" w:cs="Arial"/>
        </w:rPr>
        <w:t>carbon</w:t>
      </w:r>
      <w:r w:rsidR="00204E3E" w:rsidRPr="005E503A">
        <w:rPr>
          <w:rFonts w:ascii="Flama Basic" w:hAnsi="Flama Basic" w:cs="Arial"/>
        </w:rPr>
        <w:t xml:space="preserve">-neutral fuels on engine behaviour </w:t>
      </w:r>
      <w:r>
        <w:rPr>
          <w:rFonts w:ascii="Flama Basic" w:hAnsi="Flama Basic" w:cs="Arial"/>
        </w:rPr>
        <w:t xml:space="preserve">and </w:t>
      </w:r>
      <w:r w:rsidR="00204E3E" w:rsidRPr="005E503A">
        <w:rPr>
          <w:rFonts w:ascii="Flama Basic" w:hAnsi="Flama Basic" w:cs="Arial"/>
        </w:rPr>
        <w:t xml:space="preserve">is </w:t>
      </w:r>
      <w:r>
        <w:rPr>
          <w:rFonts w:ascii="Flama Basic" w:hAnsi="Flama Basic" w:cs="Arial"/>
        </w:rPr>
        <w:t xml:space="preserve">being carried out </w:t>
      </w:r>
      <w:r w:rsidR="00204E3E" w:rsidRPr="005E503A">
        <w:rPr>
          <w:rFonts w:ascii="Flama Basic" w:hAnsi="Flama Basic" w:cs="Arial"/>
        </w:rPr>
        <w:t xml:space="preserve">at the Chair of Internal Combustion Engines </w:t>
      </w:r>
      <w:r>
        <w:rPr>
          <w:rFonts w:ascii="Flama Basic" w:hAnsi="Flama Basic" w:cs="Arial"/>
        </w:rPr>
        <w:t xml:space="preserve">(vka) </w:t>
      </w:r>
      <w:r w:rsidR="00204E3E" w:rsidRPr="005E503A">
        <w:rPr>
          <w:rFonts w:ascii="Flama Basic" w:hAnsi="Flama Basic" w:cs="Arial"/>
        </w:rPr>
        <w:t xml:space="preserve">at RWTH Aachen University. Various synthetic fuels, both pure and blended, are being </w:t>
      </w:r>
      <w:r w:rsidR="00204E3E">
        <w:rPr>
          <w:rFonts w:ascii="Flama Basic" w:hAnsi="Flama Basic" w:cs="Arial"/>
        </w:rPr>
        <w:t>tested</w:t>
      </w:r>
      <w:r w:rsidR="00204E3E" w:rsidRPr="005E503A">
        <w:rPr>
          <w:rFonts w:ascii="Flama Basic" w:hAnsi="Flama Basic" w:cs="Arial"/>
        </w:rPr>
        <w:t xml:space="preserve"> on a research engine for this purpose. In addition to assessing the potential of possible fuel alternatives in terms of efficiency and emissions, the results should </w:t>
      </w:r>
      <w:r w:rsidR="00204E3E">
        <w:rPr>
          <w:rFonts w:ascii="Flama Basic" w:hAnsi="Flama Basic" w:cs="Arial"/>
        </w:rPr>
        <w:t xml:space="preserve">also </w:t>
      </w:r>
      <w:r w:rsidR="00204E3E" w:rsidRPr="005E503A">
        <w:rPr>
          <w:rFonts w:ascii="Flama Basic" w:hAnsi="Flama Basic" w:cs="Arial"/>
        </w:rPr>
        <w:t xml:space="preserve">serve to improve existing simulation methods </w:t>
      </w:r>
      <w:r w:rsidR="006E52C1">
        <w:rPr>
          <w:rFonts w:ascii="Flama Basic" w:hAnsi="Flama Basic" w:cs="Arial"/>
        </w:rPr>
        <w:t>of</w:t>
      </w:r>
      <w:r w:rsidR="00204E3E" w:rsidRPr="005E503A">
        <w:rPr>
          <w:rFonts w:ascii="Flama Basic" w:hAnsi="Flama Basic" w:cs="Arial"/>
        </w:rPr>
        <w:t xml:space="preserve"> the combustion process.</w:t>
      </w:r>
    </w:p>
    <w:p w14:paraId="23A22D91" w14:textId="77777777" w:rsidR="00204E3E" w:rsidRPr="005E503A" w:rsidRDefault="00204E3E" w:rsidP="00204E3E">
      <w:pPr>
        <w:widowControl w:val="0"/>
        <w:tabs>
          <w:tab w:val="left" w:pos="6974"/>
        </w:tabs>
        <w:spacing w:after="240" w:line="276" w:lineRule="auto"/>
        <w:rPr>
          <w:rFonts w:ascii="Flama Basic" w:hAnsi="Flama Basic" w:cs="Arial"/>
        </w:rPr>
      </w:pPr>
      <w:r w:rsidRPr="005E503A">
        <w:rPr>
          <w:rFonts w:ascii="Flama Basic" w:hAnsi="Flama Basic" w:cs="Arial"/>
        </w:rPr>
        <w:t xml:space="preserve">The results of the research project "ICE 2025+" </w:t>
      </w:r>
      <w:r>
        <w:rPr>
          <w:rFonts w:ascii="Flama Basic" w:hAnsi="Flama Basic" w:cs="Arial"/>
        </w:rPr>
        <w:t>will be</w:t>
      </w:r>
      <w:r w:rsidRPr="005E503A">
        <w:rPr>
          <w:rFonts w:ascii="Flama Basic" w:hAnsi="Flama Basic" w:cs="Arial"/>
        </w:rPr>
        <w:t xml:space="preserve"> available in spring 2020. </w:t>
      </w:r>
    </w:p>
    <w:p w14:paraId="1FBAC92D" w14:textId="5D0523AF" w:rsidR="00204E3E" w:rsidRDefault="00204E3E" w:rsidP="00204E3E">
      <w:pPr>
        <w:widowControl w:val="0"/>
        <w:tabs>
          <w:tab w:val="left" w:pos="6974"/>
        </w:tabs>
        <w:spacing w:after="240" w:line="276" w:lineRule="auto"/>
        <w:rPr>
          <w:rFonts w:ascii="Flama Basic" w:hAnsi="Flama Basic" w:cs="Arial"/>
        </w:rPr>
      </w:pPr>
      <w:r w:rsidRPr="005E503A">
        <w:rPr>
          <w:rFonts w:ascii="Flama Basic" w:hAnsi="Flama Basic" w:cs="Arial"/>
        </w:rPr>
        <w:t>It remains to be</w:t>
      </w:r>
      <w:r>
        <w:rPr>
          <w:rFonts w:ascii="Flama Basic" w:hAnsi="Flama Basic" w:cs="Arial"/>
        </w:rPr>
        <w:t xml:space="preserve"> seen</w:t>
      </w:r>
      <w:r w:rsidRPr="005E503A">
        <w:rPr>
          <w:rFonts w:ascii="Flama Basic" w:hAnsi="Flama Basic" w:cs="Arial"/>
        </w:rPr>
        <w:t xml:space="preserve"> which powertrains, energy sources and transport concepts will determine passenger and freight transport in 2050. In the short and medium term, energy-efficient hybrid vehicles and </w:t>
      </w:r>
      <w:r w:rsidR="00BA6BD1">
        <w:rPr>
          <w:rFonts w:ascii="Flama Basic" w:hAnsi="Flama Basic" w:cs="Arial"/>
        </w:rPr>
        <w:t>carbon</w:t>
      </w:r>
      <w:r w:rsidRPr="005E503A">
        <w:rPr>
          <w:rFonts w:ascii="Flama Basic" w:hAnsi="Flama Basic" w:cs="Arial"/>
        </w:rPr>
        <w:t xml:space="preserve">-neutral fuels must make an effective contribution to climate-neutral mobility. For this reason, the FVV funds pre-competitive </w:t>
      </w:r>
      <w:r w:rsidR="00AA701E">
        <w:rPr>
          <w:rFonts w:ascii="Flama Basic" w:hAnsi="Flama Basic" w:cs="Arial"/>
        </w:rPr>
        <w:t>I</w:t>
      </w:r>
      <w:r>
        <w:rPr>
          <w:rFonts w:ascii="Flama Basic" w:hAnsi="Flama Basic" w:cs="Arial"/>
        </w:rPr>
        <w:t xml:space="preserve">ndustrial </w:t>
      </w:r>
      <w:r w:rsidR="00AA701E">
        <w:rPr>
          <w:rFonts w:ascii="Flama Basic" w:hAnsi="Flama Basic" w:cs="Arial"/>
        </w:rPr>
        <w:t>C</w:t>
      </w:r>
      <w:r w:rsidR="00C05722">
        <w:rPr>
          <w:rFonts w:ascii="Flama Basic" w:hAnsi="Flama Basic" w:cs="Arial"/>
        </w:rPr>
        <w:t>ollective</w:t>
      </w:r>
      <w:r w:rsidRPr="005E503A">
        <w:rPr>
          <w:rFonts w:ascii="Flama Basic" w:hAnsi="Flama Basic" w:cs="Arial"/>
        </w:rPr>
        <w:t xml:space="preserve"> </w:t>
      </w:r>
      <w:r w:rsidR="00AA701E">
        <w:rPr>
          <w:rFonts w:ascii="Flama Basic" w:hAnsi="Flama Basic" w:cs="Arial"/>
        </w:rPr>
        <w:t>R</w:t>
      </w:r>
      <w:r w:rsidRPr="005E503A">
        <w:rPr>
          <w:rFonts w:ascii="Flama Basic" w:hAnsi="Flama Basic" w:cs="Arial"/>
        </w:rPr>
        <w:t>esearch</w:t>
      </w:r>
      <w:r>
        <w:rPr>
          <w:rFonts w:ascii="Flama Basic" w:hAnsi="Flama Basic" w:cs="Arial"/>
        </w:rPr>
        <w:t xml:space="preserve"> (IGF)</w:t>
      </w:r>
      <w:r w:rsidRPr="005E503A">
        <w:rPr>
          <w:rFonts w:ascii="Flama Basic" w:hAnsi="Flama Basic" w:cs="Arial"/>
        </w:rPr>
        <w:t xml:space="preserve"> projects from its own financial resources in order to contribute to the long-term goal of "zero impact emission mobility".</w:t>
      </w:r>
    </w:p>
    <w:p w14:paraId="5BC49159" w14:textId="77777777" w:rsidR="00204E3E" w:rsidRDefault="00204E3E" w:rsidP="00204E3E">
      <w:pPr>
        <w:widowControl w:val="0"/>
        <w:tabs>
          <w:tab w:val="left" w:pos="6974"/>
        </w:tabs>
        <w:spacing w:after="240" w:line="276" w:lineRule="auto"/>
        <w:rPr>
          <w:rFonts w:ascii="Flama Basic" w:hAnsi="Flama Basic" w:cs="Arial"/>
        </w:rPr>
      </w:pPr>
    </w:p>
    <w:p w14:paraId="1F08E08C" w14:textId="60AF05B2" w:rsidR="00204E3E" w:rsidRDefault="00204E3E" w:rsidP="00204E3E">
      <w:pPr>
        <w:widowControl w:val="0"/>
        <w:tabs>
          <w:tab w:val="left" w:pos="6974"/>
        </w:tabs>
        <w:spacing w:after="240" w:line="276" w:lineRule="auto"/>
        <w:rPr>
          <w:rFonts w:ascii="Flama Basic" w:hAnsi="Flama Basic" w:cs="Arial"/>
          <w:b/>
          <w:sz w:val="18"/>
          <w:szCs w:val="18"/>
        </w:rPr>
      </w:pPr>
      <w:r w:rsidRPr="005E503A">
        <w:rPr>
          <w:rFonts w:ascii="Flama Basic" w:hAnsi="Flama Basic" w:cs="Arial"/>
          <w:sz w:val="18"/>
          <w:szCs w:val="18"/>
        </w:rPr>
        <w:t xml:space="preserve">Further information </w:t>
      </w:r>
      <w:r w:rsidR="00C05722">
        <w:rPr>
          <w:rFonts w:ascii="Flama Basic" w:hAnsi="Flama Basic" w:cs="Arial"/>
          <w:sz w:val="18"/>
          <w:szCs w:val="18"/>
        </w:rPr>
        <w:t xml:space="preserve">can be found </w:t>
      </w:r>
      <w:r w:rsidRPr="005E503A">
        <w:rPr>
          <w:rFonts w:ascii="Flama Basic" w:hAnsi="Flama Basic" w:cs="Arial"/>
          <w:sz w:val="18"/>
          <w:szCs w:val="18"/>
        </w:rPr>
        <w:t xml:space="preserve">at </w:t>
      </w:r>
      <w:hyperlink r:id="rId11" w:history="1">
        <w:r w:rsidR="006C707A" w:rsidRPr="006C707A">
          <w:rPr>
            <w:rStyle w:val="Hyperlink"/>
            <w:rFonts w:ascii="Flama Basic" w:hAnsi="Flama Basic" w:cs="Arial"/>
            <w:b/>
            <w:color w:val="000000" w:themeColor="text1"/>
            <w:sz w:val="18"/>
            <w:szCs w:val="18"/>
          </w:rPr>
          <w:t>www.fvv-net.de/en | research | projects</w:t>
        </w:r>
      </w:hyperlink>
    </w:p>
    <w:p w14:paraId="0665716A" w14:textId="70F8A6F6" w:rsidR="00C127D6" w:rsidRPr="005E503A" w:rsidRDefault="00E275E7" w:rsidP="00483225">
      <w:pPr>
        <w:tabs>
          <w:tab w:val="left" w:pos="5245"/>
        </w:tabs>
        <w:spacing w:after="240" w:line="276" w:lineRule="auto"/>
        <w:rPr>
          <w:rFonts w:ascii="Flama Basic" w:hAnsi="Flama Basic" w:cs="Arial"/>
          <w:sz w:val="16"/>
          <w:szCs w:val="16"/>
        </w:rPr>
      </w:pPr>
      <w:r w:rsidRPr="005E503A">
        <w:rPr>
          <w:rFonts w:ascii="Flama Basic" w:hAnsi="Flama Basic" w:cs="Arial"/>
          <w:b/>
          <w:sz w:val="28"/>
          <w:szCs w:val="28"/>
        </w:rPr>
        <w:br w:type="column"/>
      </w:r>
      <w:r w:rsidR="006C707A">
        <w:rPr>
          <w:rFonts w:ascii="Flama Basic" w:hAnsi="Flama Basic" w:cs="Arial"/>
          <w:b/>
          <w:sz w:val="28"/>
          <w:szCs w:val="28"/>
        </w:rPr>
        <w:lastRenderedPageBreak/>
        <w:t>Images</w:t>
      </w:r>
    </w:p>
    <w:p w14:paraId="6B941F6A" w14:textId="060E7D52" w:rsidR="00A74263" w:rsidRPr="005E503A" w:rsidRDefault="00B460D6" w:rsidP="00A50FED">
      <w:pPr>
        <w:spacing w:after="240" w:line="276" w:lineRule="auto"/>
        <w:ind w:right="2629"/>
        <w:rPr>
          <w:rFonts w:ascii="Flama Basic" w:hAnsi="Flama Basic" w:cs="Arial"/>
        </w:rPr>
      </w:pPr>
      <w:r w:rsidRPr="001A4E75">
        <w:rPr>
          <w:rFonts w:ascii="Flama Basic" w:hAnsi="Flama Basic" w:cs="Arial"/>
        </w:rPr>
        <w:t xml:space="preserve">Industrial Collective Research </w:t>
      </w:r>
      <w:r w:rsidR="004A0ED3">
        <w:rPr>
          <w:rFonts w:ascii="Flama Basic" w:hAnsi="Flama Basic" w:cs="Arial"/>
        </w:rPr>
        <w:t xml:space="preserve">(IGF) </w:t>
      </w:r>
      <w:r>
        <w:rPr>
          <w:rFonts w:ascii="Flama Basic" w:hAnsi="Flama Basic" w:cs="Arial"/>
        </w:rPr>
        <w:t>will enable h</w:t>
      </w:r>
      <w:r w:rsidR="001A4E75" w:rsidRPr="001A4E75">
        <w:rPr>
          <w:rFonts w:ascii="Flama Basic" w:hAnsi="Flama Basic" w:cs="Arial"/>
        </w:rPr>
        <w:t>igh-</w:t>
      </w:r>
      <w:r>
        <w:rPr>
          <w:rFonts w:ascii="Flama Basic" w:hAnsi="Flama Basic" w:cs="Arial"/>
        </w:rPr>
        <w:t>t</w:t>
      </w:r>
      <w:r w:rsidR="001A4E75" w:rsidRPr="001A4E75">
        <w:rPr>
          <w:rFonts w:ascii="Flama Basic" w:hAnsi="Flama Basic" w:cs="Arial"/>
        </w:rPr>
        <w:t xml:space="preserve">ech </w:t>
      </w:r>
      <w:r>
        <w:rPr>
          <w:rFonts w:ascii="Flama Basic" w:hAnsi="Flama Basic" w:cs="Arial"/>
        </w:rPr>
        <w:t>fuel-efficient i</w:t>
      </w:r>
      <w:r w:rsidR="001A4E75" w:rsidRPr="001A4E75">
        <w:rPr>
          <w:rFonts w:ascii="Flama Basic" w:hAnsi="Flama Basic" w:cs="Arial"/>
        </w:rPr>
        <w:t xml:space="preserve">nternal </w:t>
      </w:r>
      <w:r>
        <w:rPr>
          <w:rFonts w:ascii="Flama Basic" w:hAnsi="Flama Basic" w:cs="Arial"/>
        </w:rPr>
        <w:t>c</w:t>
      </w:r>
      <w:r w:rsidR="001A4E75" w:rsidRPr="001A4E75">
        <w:rPr>
          <w:rFonts w:ascii="Flama Basic" w:hAnsi="Flama Basic" w:cs="Arial"/>
        </w:rPr>
        <w:t xml:space="preserve">ombustion </w:t>
      </w:r>
      <w:r>
        <w:rPr>
          <w:rFonts w:ascii="Flama Basic" w:hAnsi="Flama Basic" w:cs="Arial"/>
        </w:rPr>
        <w:t>e</w:t>
      </w:r>
      <w:r w:rsidR="001A4E75" w:rsidRPr="001A4E75">
        <w:rPr>
          <w:rFonts w:ascii="Flama Basic" w:hAnsi="Flama Basic" w:cs="Arial"/>
        </w:rPr>
        <w:t xml:space="preserve">ngines </w:t>
      </w:r>
      <w:r>
        <w:rPr>
          <w:rFonts w:ascii="Flama Basic" w:hAnsi="Flama Basic" w:cs="Arial"/>
        </w:rPr>
        <w:t>(ICE)</w:t>
      </w:r>
    </w:p>
    <w:p w14:paraId="669AC288" w14:textId="5C046E36" w:rsidR="00D64F10" w:rsidRPr="005E503A" w:rsidRDefault="000215E4" w:rsidP="00483225">
      <w:pPr>
        <w:tabs>
          <w:tab w:val="left" w:pos="5245"/>
        </w:tabs>
        <w:spacing w:after="240" w:line="276" w:lineRule="auto"/>
        <w:rPr>
          <w:rFonts w:ascii="Flama Basic" w:hAnsi="Flama Basic" w:cs="Arial"/>
        </w:rPr>
      </w:pPr>
      <w:r>
        <w:rPr>
          <w:noProof/>
        </w:rPr>
        <w:drawing>
          <wp:inline distT="0" distB="0" distL="0" distR="0" wp14:anchorId="03FB3EBB" wp14:editId="1EB1FAC0">
            <wp:extent cx="3268800" cy="1839600"/>
            <wp:effectExtent l="0" t="0" r="8255" b="825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68800" cy="1839600"/>
                    </a:xfrm>
                    <a:prstGeom prst="rect">
                      <a:avLst/>
                    </a:prstGeom>
                    <a:noFill/>
                    <a:ln>
                      <a:noFill/>
                    </a:ln>
                  </pic:spPr>
                </pic:pic>
              </a:graphicData>
            </a:graphic>
          </wp:inline>
        </w:drawing>
      </w:r>
    </w:p>
    <w:p w14:paraId="5A25CC2C" w14:textId="4DC07D6D" w:rsidR="00305D6F" w:rsidRPr="005E503A" w:rsidRDefault="000215E4" w:rsidP="00A50FED">
      <w:pPr>
        <w:spacing w:after="240" w:line="276" w:lineRule="auto"/>
        <w:ind w:right="2629"/>
        <w:rPr>
          <w:rFonts w:ascii="Flama Basic" w:hAnsi="Flama Basic" w:cs="Arial"/>
        </w:rPr>
      </w:pPr>
      <w:r>
        <w:rPr>
          <w:rFonts w:ascii="Flama Basic" w:hAnsi="Flama Basic" w:cs="Arial"/>
        </w:rPr>
        <w:t xml:space="preserve">1 | </w:t>
      </w:r>
      <w:r w:rsidR="004A0ED3">
        <w:rPr>
          <w:rFonts w:ascii="Flama Basic" w:hAnsi="Flama Basic" w:cs="Arial"/>
        </w:rPr>
        <w:t xml:space="preserve">Engine test bench for the research of electrified powertrains </w:t>
      </w:r>
      <w:r w:rsidR="009B6C94">
        <w:rPr>
          <w:rFonts w:ascii="Flama Basic" w:hAnsi="Flama Basic" w:cs="Arial"/>
        </w:rPr>
        <w:t>a</w:t>
      </w:r>
      <w:r w:rsidR="004A0ED3">
        <w:rPr>
          <w:rFonts w:ascii="Flama Basic" w:hAnsi="Flama Basic" w:cs="Arial"/>
        </w:rPr>
        <w:t>t</w:t>
      </w:r>
      <w:r>
        <w:rPr>
          <w:rFonts w:ascii="Flama Basic" w:hAnsi="Flama Basic" w:cs="Arial"/>
        </w:rPr>
        <w:t xml:space="preserve"> </w:t>
      </w:r>
      <w:r w:rsidR="004A0ED3">
        <w:rPr>
          <w:rFonts w:ascii="Flama Basic" w:hAnsi="Flama Basic" w:cs="Arial"/>
        </w:rPr>
        <w:t xml:space="preserve">the </w:t>
      </w:r>
      <w:r>
        <w:rPr>
          <w:rFonts w:ascii="Flama Basic" w:hAnsi="Flama Basic" w:cs="Arial"/>
        </w:rPr>
        <w:t xml:space="preserve">Center for Mobile Propulsion </w:t>
      </w:r>
      <w:r w:rsidR="003E7B81">
        <w:rPr>
          <w:rFonts w:ascii="Flama Basic" w:hAnsi="Flama Basic" w:cs="Arial"/>
        </w:rPr>
        <w:t>(CMP)</w:t>
      </w:r>
      <w:r w:rsidR="003E7B81">
        <w:rPr>
          <w:rFonts w:ascii="Flama Basic" w:hAnsi="Flama Basic" w:cs="Arial"/>
        </w:rPr>
        <w:br/>
        <w:t>© Peter Winandy | RWTH Aachen</w:t>
      </w:r>
      <w:r w:rsidR="004A0ED3">
        <w:rPr>
          <w:rFonts w:ascii="Flama Basic" w:hAnsi="Flama Basic" w:cs="Arial"/>
        </w:rPr>
        <w:t xml:space="preserve"> University</w:t>
      </w:r>
    </w:p>
    <w:p w14:paraId="77169BFB" w14:textId="1926B753" w:rsidR="004C1906" w:rsidRDefault="000215E4" w:rsidP="003E7B81">
      <w:pPr>
        <w:spacing w:after="240" w:line="276" w:lineRule="auto"/>
        <w:ind w:right="2204"/>
        <w:rPr>
          <w:rFonts w:ascii="Flama Basic" w:hAnsi="Flama Basic" w:cs="Arial"/>
        </w:rPr>
      </w:pPr>
      <w:r>
        <w:rPr>
          <w:noProof/>
        </w:rPr>
        <w:drawing>
          <wp:inline distT="0" distB="0" distL="0" distR="0" wp14:anchorId="54A8F775" wp14:editId="2CED6501">
            <wp:extent cx="3276000" cy="1839600"/>
            <wp:effectExtent l="0" t="0" r="635" b="825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76000" cy="1839600"/>
                    </a:xfrm>
                    <a:prstGeom prst="rect">
                      <a:avLst/>
                    </a:prstGeom>
                    <a:noFill/>
                    <a:ln>
                      <a:noFill/>
                    </a:ln>
                  </pic:spPr>
                </pic:pic>
              </a:graphicData>
            </a:graphic>
          </wp:inline>
        </w:drawing>
      </w:r>
    </w:p>
    <w:p w14:paraId="7D53ABE3" w14:textId="7C276A2D" w:rsidR="003E7B81" w:rsidRDefault="003E7B81" w:rsidP="00A50FED">
      <w:pPr>
        <w:spacing w:after="240" w:line="276" w:lineRule="auto"/>
        <w:ind w:right="2629"/>
        <w:rPr>
          <w:rFonts w:ascii="Flama Basic" w:hAnsi="Flama Basic" w:cs="Arial"/>
        </w:rPr>
      </w:pPr>
      <w:r>
        <w:rPr>
          <w:rFonts w:ascii="Flama Basic" w:hAnsi="Flama Basic" w:cs="Arial"/>
        </w:rPr>
        <w:t>2 | Wa</w:t>
      </w:r>
      <w:r w:rsidR="004A0ED3">
        <w:rPr>
          <w:rFonts w:ascii="Flama Basic" w:hAnsi="Flama Basic" w:cs="Arial"/>
        </w:rPr>
        <w:t>ter injection boosts engine performance and reduces fuel consumption</w:t>
      </w:r>
      <w:r>
        <w:rPr>
          <w:rFonts w:ascii="Flama Basic" w:hAnsi="Flama Basic" w:cs="Arial"/>
        </w:rPr>
        <w:br/>
        <w:t>© vka | RWTH Aachen</w:t>
      </w:r>
      <w:r w:rsidR="004A0ED3">
        <w:rPr>
          <w:rFonts w:ascii="Flama Basic" w:hAnsi="Flama Basic" w:cs="Arial"/>
        </w:rPr>
        <w:t xml:space="preserve"> University</w:t>
      </w:r>
    </w:p>
    <w:p w14:paraId="7E83850F" w14:textId="77777777" w:rsidR="003E7B81" w:rsidRPr="005E503A" w:rsidRDefault="003E7B81" w:rsidP="003E7B81">
      <w:pPr>
        <w:spacing w:after="240" w:line="276" w:lineRule="auto"/>
        <w:ind w:right="2204"/>
        <w:rPr>
          <w:rFonts w:ascii="Flama Basic" w:hAnsi="Flama Basic" w:cs="Arial"/>
        </w:rPr>
      </w:pPr>
    </w:p>
    <w:p w14:paraId="56A7DBF3" w14:textId="03A43D49" w:rsidR="00F56F92" w:rsidRPr="005E503A" w:rsidRDefault="00357491" w:rsidP="00483225">
      <w:pPr>
        <w:tabs>
          <w:tab w:val="left" w:pos="5245"/>
        </w:tabs>
        <w:spacing w:after="240" w:line="276" w:lineRule="auto"/>
        <w:rPr>
          <w:rFonts w:ascii="Flama Basic" w:hAnsi="Flama Basic" w:cs="Arial"/>
          <w:b/>
          <w:sz w:val="18"/>
          <w:szCs w:val="18"/>
        </w:rPr>
      </w:pPr>
      <w:r>
        <w:rPr>
          <w:rFonts w:ascii="Flama Basic" w:hAnsi="Flama Basic" w:cs="Arial"/>
          <w:sz w:val="18"/>
          <w:szCs w:val="18"/>
        </w:rPr>
        <w:t>The images can be downloaded</w:t>
      </w:r>
      <w:r w:rsidR="00A952FC" w:rsidRPr="005E503A">
        <w:rPr>
          <w:rFonts w:ascii="Flama Basic" w:hAnsi="Flama Basic" w:cs="Arial"/>
          <w:sz w:val="18"/>
          <w:szCs w:val="18"/>
        </w:rPr>
        <w:t xml:space="preserve"> </w:t>
      </w:r>
      <w:r w:rsidR="008A313F">
        <w:rPr>
          <w:rFonts w:ascii="Flama Basic" w:hAnsi="Flama Basic" w:cs="Arial"/>
          <w:sz w:val="18"/>
          <w:szCs w:val="18"/>
        </w:rPr>
        <w:t>at</w:t>
      </w:r>
      <w:r w:rsidR="00675EEE" w:rsidRPr="005E503A">
        <w:rPr>
          <w:rFonts w:ascii="Flama Basic" w:hAnsi="Flama Basic" w:cs="Arial"/>
          <w:b/>
          <w:sz w:val="18"/>
          <w:szCs w:val="18"/>
        </w:rPr>
        <w:t xml:space="preserve"> </w:t>
      </w:r>
      <w:hyperlink r:id="rId14" w:history="1">
        <w:r w:rsidR="00633DD1" w:rsidRPr="00633DD1">
          <w:rPr>
            <w:rStyle w:val="Hyperlink"/>
            <w:rFonts w:ascii="Flama Basic" w:hAnsi="Flama Basic" w:cs="Arial"/>
            <w:b/>
            <w:color w:val="000000" w:themeColor="text1"/>
            <w:sz w:val="18"/>
            <w:szCs w:val="18"/>
          </w:rPr>
          <w:t>www.fvv-net.de/en | media | press</w:t>
        </w:r>
      </w:hyperlink>
      <w:bookmarkStart w:id="6" w:name="_GoBack"/>
      <w:bookmarkEnd w:id="6"/>
    </w:p>
    <w:p w14:paraId="00ADEEEB" w14:textId="6BDAA4A0" w:rsidR="003E7B81" w:rsidRDefault="003E7B81">
      <w:pPr>
        <w:rPr>
          <w:rFonts w:ascii="Flama Basic" w:hAnsi="Flama Basic" w:cs="Arial"/>
        </w:rPr>
      </w:pPr>
      <w:r>
        <w:rPr>
          <w:rFonts w:ascii="Flama Basic" w:hAnsi="Flama Basic" w:cs="Arial"/>
        </w:rPr>
        <w:br w:type="page"/>
      </w:r>
    </w:p>
    <w:p w14:paraId="2BB36798" w14:textId="3043F41D" w:rsidR="00A022CA" w:rsidRPr="005E503A" w:rsidRDefault="008A313F" w:rsidP="00483225">
      <w:pPr>
        <w:tabs>
          <w:tab w:val="left" w:pos="5245"/>
        </w:tabs>
        <w:spacing w:after="240" w:line="276" w:lineRule="auto"/>
        <w:rPr>
          <w:rFonts w:ascii="Flama Basic" w:hAnsi="Flama Basic" w:cs="Arial"/>
          <w:sz w:val="18"/>
          <w:szCs w:val="18"/>
        </w:rPr>
      </w:pPr>
      <w:r>
        <w:rPr>
          <w:rFonts w:ascii="Flama Basic" w:hAnsi="Flama Basic" w:cs="Arial"/>
          <w:b/>
          <w:sz w:val="28"/>
          <w:szCs w:val="28"/>
        </w:rPr>
        <w:lastRenderedPageBreak/>
        <w:t>About</w:t>
      </w:r>
      <w:r w:rsidR="007E2849" w:rsidRPr="005E503A">
        <w:rPr>
          <w:rFonts w:ascii="Flama Basic" w:hAnsi="Flama Basic" w:cs="Arial"/>
          <w:b/>
          <w:sz w:val="28"/>
          <w:szCs w:val="28"/>
        </w:rPr>
        <w:t xml:space="preserve"> FVV</w:t>
      </w:r>
    </w:p>
    <w:p w14:paraId="5A8CE344" w14:textId="3CAB300E" w:rsidR="008A313F" w:rsidRPr="00F27576" w:rsidRDefault="008A313F" w:rsidP="008A313F">
      <w:pPr>
        <w:widowControl w:val="0"/>
        <w:tabs>
          <w:tab w:val="left" w:pos="6974"/>
        </w:tabs>
        <w:spacing w:after="240" w:line="276" w:lineRule="auto"/>
        <w:rPr>
          <w:rFonts w:ascii="Flama Basic" w:hAnsi="Flama Basic" w:cs="Arial"/>
          <w:lang w:val="en-GB"/>
        </w:rPr>
      </w:pPr>
      <w:r w:rsidRPr="00C40BC1">
        <w:rPr>
          <w:rFonts w:ascii="Flama Basic" w:hAnsi="Flama Basic" w:cs="Arial"/>
          <w:lang w:val="en-GB"/>
        </w:rPr>
        <w:t xml:space="preserve">FVV </w:t>
      </w:r>
      <w:r>
        <w:rPr>
          <w:rFonts w:ascii="Flama Basic" w:hAnsi="Flama Basic" w:cs="Arial"/>
          <w:lang w:val="en-GB"/>
        </w:rPr>
        <w:t xml:space="preserve">| The </w:t>
      </w:r>
      <w:r w:rsidRPr="00C40BC1">
        <w:rPr>
          <w:rFonts w:ascii="Flama Basic" w:hAnsi="Flama Basic" w:cs="Arial"/>
          <w:lang w:val="en-GB"/>
        </w:rPr>
        <w:t xml:space="preserve">Research Association </w:t>
      </w:r>
      <w:r>
        <w:rPr>
          <w:rFonts w:ascii="Flama Basic" w:hAnsi="Flama Basic" w:cs="Arial"/>
          <w:lang w:val="en-GB"/>
        </w:rPr>
        <w:t xml:space="preserve">for </w:t>
      </w:r>
      <w:r w:rsidRPr="00C40BC1">
        <w:rPr>
          <w:rFonts w:ascii="Flama Basic" w:hAnsi="Flama Basic" w:cs="Arial"/>
          <w:lang w:val="en-GB"/>
        </w:rPr>
        <w:t xml:space="preserve">Combustion Engines is a </w:t>
      </w:r>
      <w:r>
        <w:rPr>
          <w:rFonts w:ascii="Flama Basic" w:hAnsi="Flama Basic" w:cs="Arial"/>
          <w:lang w:val="en-GB"/>
        </w:rPr>
        <w:t xml:space="preserve">globally </w:t>
      </w:r>
      <w:r w:rsidRPr="00C40BC1">
        <w:rPr>
          <w:rFonts w:ascii="Flama Basic" w:hAnsi="Flama Basic" w:cs="Arial"/>
          <w:lang w:val="en-GB"/>
        </w:rPr>
        <w:t xml:space="preserve">unique network of companies, research </w:t>
      </w:r>
      <w:r>
        <w:rPr>
          <w:rFonts w:ascii="Flama Basic" w:hAnsi="Flama Basic" w:cs="Arial"/>
          <w:lang w:val="en-GB"/>
        </w:rPr>
        <w:t xml:space="preserve">&amp; technology performers (RTD) </w:t>
      </w:r>
      <w:r w:rsidRPr="00C40BC1">
        <w:rPr>
          <w:rFonts w:ascii="Flama Basic" w:hAnsi="Flama Basic" w:cs="Arial"/>
          <w:lang w:val="en-GB"/>
        </w:rPr>
        <w:t xml:space="preserve">and </w:t>
      </w:r>
      <w:r>
        <w:rPr>
          <w:rFonts w:ascii="Flama Basic" w:hAnsi="Flama Basic" w:cs="Arial"/>
          <w:lang w:val="en-GB"/>
        </w:rPr>
        <w:t>funding bodies</w:t>
      </w:r>
      <w:r w:rsidRPr="00C40BC1">
        <w:rPr>
          <w:rFonts w:ascii="Flama Basic" w:hAnsi="Flama Basic" w:cs="Arial"/>
          <w:lang w:val="en-GB"/>
        </w:rPr>
        <w:t xml:space="preserve">. </w:t>
      </w:r>
      <w:r w:rsidRPr="001B6E16">
        <w:rPr>
          <w:rFonts w:ascii="Flama Basic" w:hAnsi="Flama Basic" w:cs="Arial"/>
          <w:lang w:val="en-GB"/>
        </w:rPr>
        <w:t>In the context of pre-competitive Industrial Collective Research (IGF), m</w:t>
      </w:r>
      <w:r w:rsidRPr="002874D5">
        <w:rPr>
          <w:rFonts w:ascii="Flama Basic" w:hAnsi="Flama Basic" w:cs="Arial"/>
          <w:lang w:val="en-GB"/>
        </w:rPr>
        <w:t>anufacturers of automot</w:t>
      </w:r>
      <w:r>
        <w:rPr>
          <w:rFonts w:ascii="Flama Basic" w:hAnsi="Flama Basic" w:cs="Arial"/>
          <w:lang w:val="en-GB"/>
        </w:rPr>
        <w:t>i</w:t>
      </w:r>
      <w:r w:rsidRPr="002874D5">
        <w:rPr>
          <w:rFonts w:ascii="Flama Basic" w:hAnsi="Flama Basic" w:cs="Arial"/>
          <w:lang w:val="en-GB"/>
        </w:rPr>
        <w:t xml:space="preserve">ve </w:t>
      </w:r>
      <w:r>
        <w:rPr>
          <w:rFonts w:ascii="Flama Basic" w:hAnsi="Flama Basic" w:cs="Arial"/>
          <w:lang w:val="en-GB"/>
        </w:rPr>
        <w:t xml:space="preserve">engines, </w:t>
      </w:r>
      <w:r w:rsidRPr="002874D5">
        <w:rPr>
          <w:rFonts w:ascii="Flama Basic" w:hAnsi="Flama Basic" w:cs="Arial"/>
          <w:lang w:val="en-GB"/>
        </w:rPr>
        <w:t>industrial engines</w:t>
      </w:r>
      <w:r>
        <w:rPr>
          <w:rFonts w:ascii="Flama Basic" w:hAnsi="Flama Basic" w:cs="Arial"/>
          <w:lang w:val="en-GB"/>
        </w:rPr>
        <w:t>, fuel cells</w:t>
      </w:r>
      <w:r w:rsidRPr="002874D5">
        <w:rPr>
          <w:rFonts w:ascii="Flama Basic" w:hAnsi="Flama Basic" w:cs="Arial"/>
          <w:lang w:val="en-GB"/>
        </w:rPr>
        <w:t xml:space="preserve"> and turbomachinery as well as their suppliers and service providers work together with universiti</w:t>
      </w:r>
      <w:r>
        <w:rPr>
          <w:rFonts w:ascii="Flama Basic" w:hAnsi="Flama Basic" w:cs="Arial"/>
          <w:lang w:val="en-GB"/>
        </w:rPr>
        <w:t>es and other research establishments</w:t>
      </w:r>
      <w:r w:rsidRPr="002874D5">
        <w:rPr>
          <w:rFonts w:ascii="Flama Basic" w:hAnsi="Flama Basic" w:cs="Arial"/>
          <w:lang w:val="en-GB"/>
        </w:rPr>
        <w:t xml:space="preserve"> on cutting-edge technologies. </w:t>
      </w:r>
      <w:r w:rsidRPr="00F27576">
        <w:rPr>
          <w:rFonts w:ascii="Flama Basic" w:hAnsi="Flama Basic" w:cs="Arial"/>
          <w:lang w:val="en-GB"/>
        </w:rPr>
        <w:t xml:space="preserve">The aim is to </w:t>
      </w:r>
      <w:r>
        <w:rPr>
          <w:rFonts w:ascii="Flama Basic" w:hAnsi="Flama Basic" w:cs="Arial"/>
          <w:lang w:val="en-GB"/>
        </w:rPr>
        <w:t>make</w:t>
      </w:r>
      <w:r w:rsidRPr="00F27576">
        <w:rPr>
          <w:rFonts w:ascii="Flama Basic" w:hAnsi="Flama Basic" w:cs="Arial"/>
          <w:lang w:val="en-GB"/>
        </w:rPr>
        <w:t xml:space="preserve"> engines and turbines cleaner</w:t>
      </w:r>
      <w:r>
        <w:rPr>
          <w:rFonts w:ascii="Flama Basic" w:hAnsi="Flama Basic" w:cs="Arial"/>
          <w:lang w:val="en-GB"/>
        </w:rPr>
        <w:t>, more efficient</w:t>
      </w:r>
      <w:r w:rsidRPr="00F27576">
        <w:rPr>
          <w:rFonts w:ascii="Flama Basic" w:hAnsi="Flama Basic" w:cs="Arial"/>
          <w:lang w:val="en-GB"/>
        </w:rPr>
        <w:t xml:space="preserve"> and </w:t>
      </w:r>
      <w:r>
        <w:rPr>
          <w:rFonts w:ascii="Flama Basic" w:hAnsi="Flama Basic" w:cs="Arial"/>
          <w:lang w:val="en-GB"/>
        </w:rPr>
        <w:t>sustainable</w:t>
      </w:r>
      <w:r w:rsidRPr="00F27576">
        <w:rPr>
          <w:rFonts w:ascii="Flama Basic" w:hAnsi="Flama Basic" w:cs="Arial"/>
          <w:lang w:val="en-GB"/>
        </w:rPr>
        <w:t xml:space="preserve"> </w:t>
      </w:r>
      <w:r>
        <w:rPr>
          <w:rFonts w:ascii="Flama Basic" w:hAnsi="Flama Basic" w:cs="Arial"/>
          <w:lang w:val="en-GB"/>
        </w:rPr>
        <w:t>–</w:t>
      </w:r>
      <w:r w:rsidRPr="00F27576">
        <w:rPr>
          <w:rFonts w:ascii="Flama Basic" w:hAnsi="Flama Basic" w:cs="Arial"/>
          <w:lang w:val="en-GB"/>
        </w:rPr>
        <w:t xml:space="preserve"> </w:t>
      </w:r>
      <w:r>
        <w:rPr>
          <w:rFonts w:ascii="Flama Basic" w:hAnsi="Flama Basic" w:cs="Arial"/>
          <w:lang w:val="en-GB"/>
        </w:rPr>
        <w:t xml:space="preserve">for </w:t>
      </w:r>
      <w:r w:rsidRPr="00F27576">
        <w:rPr>
          <w:rFonts w:ascii="Flama Basic" w:hAnsi="Flama Basic" w:cs="Arial"/>
          <w:lang w:val="en-GB"/>
        </w:rPr>
        <w:t>the benefit of society, industry</w:t>
      </w:r>
      <w:r>
        <w:rPr>
          <w:rFonts w:ascii="Flama Basic" w:hAnsi="Flama Basic" w:cs="Arial"/>
          <w:lang w:val="en-GB"/>
        </w:rPr>
        <w:t xml:space="preserve"> and the environment</w:t>
      </w:r>
      <w:r w:rsidRPr="00F27576">
        <w:rPr>
          <w:rFonts w:ascii="Flama Basic" w:hAnsi="Flama Basic" w:cs="Arial"/>
          <w:lang w:val="en-GB"/>
        </w:rPr>
        <w:t>.</w:t>
      </w:r>
    </w:p>
    <w:p w14:paraId="69F78882" w14:textId="77777777" w:rsidR="008A313F" w:rsidRPr="00F16B11" w:rsidRDefault="008A313F" w:rsidP="008A313F">
      <w:pPr>
        <w:widowControl w:val="0"/>
        <w:tabs>
          <w:tab w:val="left" w:pos="6974"/>
        </w:tabs>
        <w:spacing w:after="240" w:line="276" w:lineRule="auto"/>
        <w:rPr>
          <w:rFonts w:ascii="Flama Basic" w:hAnsi="Flama Basic" w:cs="Arial"/>
          <w:lang w:val="en-GB"/>
        </w:rPr>
      </w:pPr>
      <w:r w:rsidRPr="00F16B11">
        <w:rPr>
          <w:rFonts w:ascii="Flama Basic" w:hAnsi="Flama Basic" w:cs="Arial"/>
          <w:lang w:val="en-GB"/>
        </w:rPr>
        <w:t xml:space="preserve">Combustion engines </w:t>
      </w:r>
      <w:r>
        <w:rPr>
          <w:rFonts w:ascii="Flama Basic" w:hAnsi="Flama Basic" w:cs="Arial"/>
          <w:lang w:val="en-GB"/>
        </w:rPr>
        <w:t>facilitate</w:t>
      </w:r>
      <w:r w:rsidRPr="00F16B11">
        <w:rPr>
          <w:rFonts w:ascii="Flama Basic" w:hAnsi="Flama Basic" w:cs="Arial"/>
          <w:lang w:val="en-GB"/>
        </w:rPr>
        <w:t xml:space="preserve"> individual mobility</w:t>
      </w:r>
      <w:r>
        <w:rPr>
          <w:rFonts w:ascii="Flama Basic" w:hAnsi="Flama Basic" w:cs="Arial"/>
          <w:lang w:val="en-GB"/>
        </w:rPr>
        <w:t>,</w:t>
      </w:r>
      <w:r w:rsidRPr="00F16B11">
        <w:rPr>
          <w:rFonts w:ascii="Flama Basic" w:hAnsi="Flama Basic" w:cs="Arial"/>
          <w:lang w:val="en-GB"/>
        </w:rPr>
        <w:t xml:space="preserve"> transport</w:t>
      </w:r>
      <w:r>
        <w:rPr>
          <w:rFonts w:ascii="Flama Basic" w:hAnsi="Flama Basic" w:cs="Arial"/>
          <w:lang w:val="en-GB"/>
        </w:rPr>
        <w:t>ation</w:t>
      </w:r>
      <w:r w:rsidRPr="00F16B11">
        <w:rPr>
          <w:rFonts w:ascii="Flama Basic" w:hAnsi="Flama Basic" w:cs="Arial"/>
          <w:lang w:val="en-GB"/>
        </w:rPr>
        <w:t>, energy supply and industrial added</w:t>
      </w:r>
      <w:r w:rsidRPr="00742DF8">
        <w:rPr>
          <w:rFonts w:ascii="Flama Basic" w:hAnsi="Flama Basic" w:cs="Arial"/>
          <w:lang w:val="en-GB"/>
        </w:rPr>
        <w:t xml:space="preserve"> value</w:t>
      </w:r>
      <w:r w:rsidRPr="00F16B11">
        <w:rPr>
          <w:rFonts w:ascii="Flama Basic" w:hAnsi="Flama Basic" w:cs="Arial"/>
          <w:lang w:val="en-GB"/>
        </w:rPr>
        <w:t xml:space="preserve">. </w:t>
      </w:r>
      <w:r w:rsidRPr="0003645D">
        <w:rPr>
          <w:rFonts w:ascii="Flama Basic" w:hAnsi="Flama Basic" w:cs="Arial"/>
          <w:lang w:val="en-GB"/>
        </w:rPr>
        <w:t xml:space="preserve">The innovative power of the industry and its economic success make a significant contribution to social prosperity. </w:t>
      </w:r>
      <w:r w:rsidRPr="00742DF8">
        <w:rPr>
          <w:rFonts w:ascii="Flama Basic" w:hAnsi="Flama Basic" w:cs="Arial"/>
          <w:lang w:val="en-GB"/>
        </w:rPr>
        <w:t>As a non-profit organis</w:t>
      </w:r>
      <w:r w:rsidRPr="00F16B11">
        <w:rPr>
          <w:rFonts w:ascii="Flama Basic" w:hAnsi="Flama Basic" w:cs="Arial"/>
          <w:lang w:val="en-GB"/>
        </w:rPr>
        <w:t xml:space="preserve">ation, </w:t>
      </w:r>
      <w:r>
        <w:rPr>
          <w:rFonts w:ascii="Flama Basic" w:hAnsi="Flama Basic" w:cs="Arial"/>
          <w:lang w:val="en-GB"/>
        </w:rPr>
        <w:t xml:space="preserve">the FVV </w:t>
      </w:r>
      <w:r w:rsidRPr="00F16B11">
        <w:rPr>
          <w:rFonts w:ascii="Flama Basic" w:hAnsi="Flama Basic" w:cs="Arial"/>
          <w:lang w:val="en-GB"/>
        </w:rPr>
        <w:t>support</w:t>
      </w:r>
      <w:r>
        <w:rPr>
          <w:rFonts w:ascii="Flama Basic" w:hAnsi="Flama Basic" w:cs="Arial"/>
          <w:lang w:val="en-GB"/>
        </w:rPr>
        <w:t xml:space="preserve">s the development </w:t>
      </w:r>
      <w:r w:rsidRPr="00F16B11">
        <w:rPr>
          <w:rFonts w:ascii="Flama Basic" w:hAnsi="Flama Basic" w:cs="Arial"/>
          <w:lang w:val="en-GB"/>
        </w:rPr>
        <w:t xml:space="preserve">of </w:t>
      </w:r>
      <w:r>
        <w:rPr>
          <w:rFonts w:ascii="Flama Basic" w:hAnsi="Flama Basic" w:cs="Arial"/>
          <w:lang w:val="en-GB"/>
        </w:rPr>
        <w:t xml:space="preserve">its </w:t>
      </w:r>
      <w:r w:rsidRPr="00F16B11">
        <w:rPr>
          <w:rFonts w:ascii="Flama Basic" w:hAnsi="Flama Basic" w:cs="Arial"/>
          <w:lang w:val="en-GB"/>
        </w:rPr>
        <w:t>members</w:t>
      </w:r>
      <w:r>
        <w:rPr>
          <w:rFonts w:ascii="Flama Basic" w:hAnsi="Flama Basic" w:cs="Arial"/>
          <w:lang w:val="en-GB"/>
        </w:rPr>
        <w:t xml:space="preserve"> -</w:t>
      </w:r>
      <w:r w:rsidRPr="00F16B11">
        <w:rPr>
          <w:rFonts w:ascii="Flama Basic" w:hAnsi="Flama Basic" w:cs="Arial"/>
          <w:lang w:val="en-GB"/>
        </w:rPr>
        <w:t xml:space="preserve"> small, medium and large companies </w:t>
      </w:r>
      <w:r>
        <w:rPr>
          <w:rFonts w:ascii="Flama Basic" w:hAnsi="Flama Basic" w:cs="Arial"/>
          <w:lang w:val="en-GB"/>
        </w:rPr>
        <w:t xml:space="preserve">- </w:t>
      </w:r>
      <w:r w:rsidRPr="00F16B11">
        <w:rPr>
          <w:rFonts w:ascii="Flama Basic" w:hAnsi="Flama Basic" w:cs="Arial"/>
          <w:lang w:val="en-GB"/>
        </w:rPr>
        <w:t xml:space="preserve">and the promotion of young scientists through pre-competitive </w:t>
      </w:r>
      <w:r>
        <w:rPr>
          <w:rFonts w:ascii="Flama Basic" w:hAnsi="Flama Basic" w:cs="Arial"/>
          <w:lang w:val="en-GB"/>
        </w:rPr>
        <w:t xml:space="preserve">industrial collective </w:t>
      </w:r>
      <w:r w:rsidRPr="00F16B11">
        <w:rPr>
          <w:rFonts w:ascii="Flama Basic" w:hAnsi="Flama Basic" w:cs="Arial"/>
          <w:lang w:val="en-GB"/>
        </w:rPr>
        <w:t>research</w:t>
      </w:r>
      <w:r>
        <w:rPr>
          <w:rFonts w:ascii="Flama Basic" w:hAnsi="Flama Basic" w:cs="Arial"/>
          <w:lang w:val="en-GB"/>
        </w:rPr>
        <w:t>.</w:t>
      </w:r>
    </w:p>
    <w:p w14:paraId="583CD724" w14:textId="77777777" w:rsidR="008A313F" w:rsidRPr="002F4625" w:rsidRDefault="008A313F" w:rsidP="008A313F">
      <w:pPr>
        <w:widowControl w:val="0"/>
        <w:tabs>
          <w:tab w:val="left" w:pos="6974"/>
        </w:tabs>
        <w:spacing w:after="240" w:line="276" w:lineRule="auto"/>
        <w:rPr>
          <w:rFonts w:ascii="Flama Basic" w:hAnsi="Flama Basic" w:cs="Arial"/>
          <w:lang w:val="en-GB"/>
        </w:rPr>
      </w:pPr>
      <w:r w:rsidRPr="0003645D">
        <w:rPr>
          <w:rFonts w:ascii="Flama Basic" w:hAnsi="Flama Basic" w:cs="Arial"/>
          <w:lang w:val="en-GB"/>
        </w:rPr>
        <w:t xml:space="preserve">The FVV is a member of the German Federation of Industrial Research Associations (Arbeitsgemeinschaft industrieller Forschungsvereinigungen - AiF), the leading national organisation for applied research and development for SMEs. </w:t>
      </w:r>
      <w:r>
        <w:rPr>
          <w:rFonts w:ascii="Flama Basic" w:hAnsi="Flama Basic" w:cs="Arial"/>
          <w:lang w:val="en-GB"/>
        </w:rPr>
        <w:t>It has invested more than 50</w:t>
      </w:r>
      <w:r w:rsidRPr="002F4625">
        <w:rPr>
          <w:rFonts w:ascii="Flama Basic" w:hAnsi="Flama Basic" w:cs="Arial"/>
          <w:lang w:val="en-GB"/>
        </w:rPr>
        <w:t xml:space="preserve">0 million euros in 1,200 research projects </w:t>
      </w:r>
      <w:r>
        <w:rPr>
          <w:rFonts w:ascii="Flama Basic" w:hAnsi="Flama Basic" w:cs="Arial"/>
          <w:lang w:val="en-GB"/>
        </w:rPr>
        <w:t>since it was founded in 1956.</w:t>
      </w:r>
    </w:p>
    <w:p w14:paraId="7E402F42" w14:textId="77777777" w:rsidR="00E46AF9" w:rsidRPr="005E503A" w:rsidRDefault="00E46AF9" w:rsidP="00993791">
      <w:pPr>
        <w:widowControl w:val="0"/>
        <w:tabs>
          <w:tab w:val="left" w:pos="6974"/>
        </w:tabs>
        <w:spacing w:after="240" w:line="276" w:lineRule="auto"/>
        <w:rPr>
          <w:rFonts w:ascii="Flama Basic" w:hAnsi="Flama Basic" w:cs="Arial"/>
        </w:rPr>
      </w:pPr>
    </w:p>
    <w:p w14:paraId="4D21E43F" w14:textId="2C897D57" w:rsidR="00993791" w:rsidRPr="005E503A" w:rsidRDefault="008A313F" w:rsidP="00483225">
      <w:pPr>
        <w:tabs>
          <w:tab w:val="left" w:pos="5245"/>
        </w:tabs>
        <w:spacing w:after="240" w:line="276" w:lineRule="auto"/>
        <w:rPr>
          <w:rFonts w:ascii="Flama Basic" w:hAnsi="Flama Basic" w:cs="Arial"/>
          <w:b/>
          <w:sz w:val="18"/>
          <w:szCs w:val="18"/>
        </w:rPr>
      </w:pPr>
      <w:r>
        <w:rPr>
          <w:rFonts w:ascii="Flama Basic" w:hAnsi="Flama Basic" w:cs="Arial"/>
          <w:sz w:val="18"/>
          <w:szCs w:val="18"/>
        </w:rPr>
        <w:t>Further information can be found at</w:t>
      </w:r>
      <w:r w:rsidR="00F73B71" w:rsidRPr="005E503A">
        <w:rPr>
          <w:rFonts w:ascii="Flama Basic" w:hAnsi="Flama Basic" w:cs="Arial"/>
          <w:sz w:val="18"/>
          <w:szCs w:val="18"/>
        </w:rPr>
        <w:t xml:space="preserve"> </w:t>
      </w:r>
      <w:hyperlink r:id="rId15" w:history="1">
        <w:r w:rsidR="00F73B71" w:rsidRPr="008A313F">
          <w:rPr>
            <w:rStyle w:val="Hyperlink"/>
            <w:rFonts w:ascii="Flama Basic" w:hAnsi="Flama Basic" w:cs="Arial"/>
            <w:b/>
            <w:color w:val="000000" w:themeColor="text1"/>
            <w:sz w:val="18"/>
            <w:szCs w:val="18"/>
          </w:rPr>
          <w:t>www.fvv-net.de</w:t>
        </w:r>
        <w:r w:rsidRPr="008A313F">
          <w:rPr>
            <w:rStyle w:val="Hyperlink"/>
            <w:rFonts w:ascii="Flama Basic" w:hAnsi="Flama Basic" w:cs="Arial"/>
            <w:b/>
            <w:color w:val="000000" w:themeColor="text1"/>
            <w:sz w:val="18"/>
            <w:szCs w:val="18"/>
          </w:rPr>
          <w:t>/en</w:t>
        </w:r>
      </w:hyperlink>
    </w:p>
    <w:sectPr w:rsidR="00993791" w:rsidRPr="005E503A" w:rsidSect="007A028D">
      <w:type w:val="continuous"/>
      <w:pgSz w:w="11900" w:h="16840"/>
      <w:pgMar w:top="2268" w:right="2608" w:bottom="851" w:left="1418" w:header="709" w:footer="454" w:gutter="0"/>
      <w:pgNumType w:start="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6DEFB8" w14:textId="77777777" w:rsidR="0094574B" w:rsidRDefault="0094574B" w:rsidP="00D9617C">
      <w:r>
        <w:separator/>
      </w:r>
    </w:p>
  </w:endnote>
  <w:endnote w:type="continuationSeparator" w:id="0">
    <w:p w14:paraId="2EA1C2BD" w14:textId="77777777" w:rsidR="0094574B" w:rsidRDefault="0094574B" w:rsidP="00D961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inionPro-Regular">
    <w:panose1 w:val="00000000000000000000"/>
    <w:charset w:val="4D"/>
    <w:family w:val="auto"/>
    <w:notTrueType/>
    <w:pitch w:val="default"/>
    <w:sig w:usb0="00000003" w:usb1="00000000" w:usb2="00000000" w:usb3="00000000" w:csb0="00000001" w:csb1="00000000"/>
  </w:font>
  <w:font w:name="StoneSansLT">
    <w:altName w:val="StoneSans LT"/>
    <w:panose1 w:val="00000000000000000000"/>
    <w:charset w:val="4D"/>
    <w:family w:val="auto"/>
    <w:notTrueType/>
    <w:pitch w:val="default"/>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Flama-Book">
    <w:panose1 w:val="02000000000000000000"/>
    <w:charset w:val="00"/>
    <w:family w:val="auto"/>
    <w:pitch w:val="variable"/>
    <w:sig w:usb0="A00000AF" w:usb1="4000207B" w:usb2="00000000" w:usb3="00000000" w:csb0="0000008B" w:csb1="00000000"/>
  </w:font>
  <w:font w:name="Flama Basic">
    <w:panose1 w:val="02000000000000000000"/>
    <w:charset w:val="00"/>
    <w:family w:val="modern"/>
    <w:notTrueType/>
    <w:pitch w:val="variable"/>
    <w:sig w:usb0="A00000FF" w:usb1="4000E07B"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04B0B0" w14:textId="77777777" w:rsidR="009D2699" w:rsidRPr="000376E1" w:rsidRDefault="009D2699" w:rsidP="00E44BA9">
    <w:pPr>
      <w:pStyle w:val="Fuzeile"/>
      <w:jc w:val="right"/>
      <w:rPr>
        <w:rFonts w:ascii="Arial" w:hAnsi="Arial" w:cs="Arial"/>
        <w:color w:val="5B7E95"/>
        <w:sz w:val="15"/>
        <w:szCs w:val="15"/>
      </w:rPr>
    </w:pPr>
    <w:r>
      <w:rPr>
        <w:rFonts w:ascii="Arial" w:hAnsi="Arial" w:cs="Arial"/>
        <w:noProof/>
        <w:color w:val="5B7E95"/>
        <w:sz w:val="15"/>
        <w:szCs w:val="15"/>
      </w:rPr>
      <mc:AlternateContent>
        <mc:Choice Requires="wps">
          <w:drawing>
            <wp:anchor distT="0" distB="0" distL="114300" distR="114300" simplePos="0" relativeHeight="251682815" behindDoc="0" locked="0" layoutInCell="1" allowOverlap="1" wp14:anchorId="659D11C5" wp14:editId="55BFB2B1">
              <wp:simplePos x="0" y="0"/>
              <wp:positionH relativeFrom="page">
                <wp:posOffset>6228715</wp:posOffset>
              </wp:positionH>
              <wp:positionV relativeFrom="page">
                <wp:posOffset>10261600</wp:posOffset>
              </wp:positionV>
              <wp:extent cx="643467" cy="237067"/>
              <wp:effectExtent l="0" t="0" r="0" b="0"/>
              <wp:wrapNone/>
              <wp:docPr id="19" name="Textfeld 19"/>
              <wp:cNvGraphicFramePr/>
              <a:graphic xmlns:a="http://schemas.openxmlformats.org/drawingml/2006/main">
                <a:graphicData uri="http://schemas.microsoft.com/office/word/2010/wordprocessingShape">
                  <wps:wsp>
                    <wps:cNvSpPr txBox="1"/>
                    <wps:spPr>
                      <a:xfrm>
                        <a:off x="0" y="0"/>
                        <a:ext cx="643467" cy="237067"/>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7A8513E" w14:textId="41532D4B" w:rsidR="009D2699" w:rsidRPr="00513D18" w:rsidRDefault="000567C1" w:rsidP="00422EB1">
                          <w:pPr>
                            <w:pStyle w:val="Fuzeile"/>
                            <w:jc w:val="right"/>
                            <w:rPr>
                              <w:rFonts w:ascii="Flama Basic" w:hAnsi="Flama Basic" w:cs="Arial"/>
                              <w:color w:val="5B7E95"/>
                              <w:sz w:val="15"/>
                              <w:szCs w:val="15"/>
                            </w:rPr>
                          </w:pPr>
                          <w:r>
                            <w:rPr>
                              <w:rStyle w:val="Seitenzahl"/>
                              <w:rFonts w:ascii="Flama Basic" w:hAnsi="Flama Basic" w:cs="Arial"/>
                              <w:color w:val="5B7E95"/>
                              <w:sz w:val="15"/>
                              <w:szCs w:val="15"/>
                            </w:rPr>
                            <w:t>Page</w:t>
                          </w:r>
                          <w:r w:rsidR="009D2699" w:rsidRPr="00513D18">
                            <w:rPr>
                              <w:rStyle w:val="Seitenzahl"/>
                              <w:rFonts w:ascii="Flama Basic" w:hAnsi="Flama Basic" w:cs="Arial"/>
                              <w:color w:val="5B7E95"/>
                              <w:sz w:val="15"/>
                              <w:szCs w:val="15"/>
                            </w:rPr>
                            <w:t xml:space="preserve"> </w:t>
                          </w:r>
                          <w:r w:rsidR="009D2699" w:rsidRPr="00513D18">
                            <w:rPr>
                              <w:rStyle w:val="Seitenzahl"/>
                              <w:rFonts w:ascii="Flama Basic" w:hAnsi="Flama Basic" w:cs="Arial"/>
                              <w:color w:val="5B7E95"/>
                              <w:sz w:val="15"/>
                              <w:szCs w:val="15"/>
                            </w:rPr>
                            <w:fldChar w:fldCharType="begin"/>
                          </w:r>
                          <w:r w:rsidR="009D2699" w:rsidRPr="00513D18">
                            <w:rPr>
                              <w:rStyle w:val="Seitenzahl"/>
                              <w:rFonts w:ascii="Flama Basic" w:hAnsi="Flama Basic" w:cs="Arial"/>
                              <w:color w:val="5B7E95"/>
                              <w:sz w:val="15"/>
                              <w:szCs w:val="15"/>
                            </w:rPr>
                            <w:instrText xml:space="preserve"> PAGE </w:instrText>
                          </w:r>
                          <w:r w:rsidR="009D2699" w:rsidRPr="00513D18">
                            <w:rPr>
                              <w:rStyle w:val="Seitenzahl"/>
                              <w:rFonts w:ascii="Flama Basic" w:hAnsi="Flama Basic" w:cs="Arial"/>
                              <w:color w:val="5B7E95"/>
                              <w:sz w:val="15"/>
                              <w:szCs w:val="15"/>
                            </w:rPr>
                            <w:fldChar w:fldCharType="separate"/>
                          </w:r>
                          <w:r w:rsidR="005E503A">
                            <w:rPr>
                              <w:rStyle w:val="Seitenzahl"/>
                              <w:rFonts w:ascii="Flama Basic" w:hAnsi="Flama Basic" w:cs="Arial"/>
                              <w:noProof/>
                              <w:color w:val="5B7E95"/>
                              <w:sz w:val="15"/>
                              <w:szCs w:val="15"/>
                            </w:rPr>
                            <w:t>2</w:t>
                          </w:r>
                          <w:r w:rsidR="009D2699" w:rsidRPr="00513D18">
                            <w:rPr>
                              <w:rStyle w:val="Seitenzahl"/>
                              <w:rFonts w:ascii="Flama Basic" w:hAnsi="Flama Basic" w:cs="Arial"/>
                              <w:color w:val="5B7E95"/>
                              <w:sz w:val="15"/>
                              <w:szCs w:val="15"/>
                            </w:rPr>
                            <w:fldChar w:fldCharType="end"/>
                          </w:r>
                          <w:r w:rsidR="00513D18">
                            <w:rPr>
                              <w:rStyle w:val="Seitenzahl"/>
                              <w:rFonts w:ascii="Flama Basic" w:hAnsi="Flama Basic" w:cs="Arial"/>
                              <w:color w:val="5B7E95"/>
                              <w:sz w:val="15"/>
                              <w:szCs w:val="15"/>
                            </w:rPr>
                            <w:t xml:space="preserve"> | </w:t>
                          </w:r>
                          <w:r w:rsidR="009D2699" w:rsidRPr="00513D18">
                            <w:rPr>
                              <w:rStyle w:val="Seitenzahl"/>
                              <w:rFonts w:ascii="Flama Basic" w:hAnsi="Flama Basic" w:cs="Arial"/>
                              <w:color w:val="5B7E95"/>
                              <w:sz w:val="15"/>
                              <w:szCs w:val="15"/>
                            </w:rPr>
                            <w:fldChar w:fldCharType="begin"/>
                          </w:r>
                          <w:r w:rsidR="009D2699" w:rsidRPr="00513D18">
                            <w:rPr>
                              <w:rStyle w:val="Seitenzahl"/>
                              <w:rFonts w:ascii="Flama Basic" w:hAnsi="Flama Basic" w:cs="Arial"/>
                              <w:color w:val="5B7E95"/>
                              <w:sz w:val="15"/>
                              <w:szCs w:val="15"/>
                            </w:rPr>
                            <w:instrText xml:space="preserve"> NUMPAGES </w:instrText>
                          </w:r>
                          <w:r w:rsidR="009D2699" w:rsidRPr="00513D18">
                            <w:rPr>
                              <w:rStyle w:val="Seitenzahl"/>
                              <w:rFonts w:ascii="Flama Basic" w:hAnsi="Flama Basic" w:cs="Arial"/>
                              <w:color w:val="5B7E95"/>
                              <w:sz w:val="15"/>
                              <w:szCs w:val="15"/>
                            </w:rPr>
                            <w:fldChar w:fldCharType="separate"/>
                          </w:r>
                          <w:r w:rsidR="005E503A">
                            <w:rPr>
                              <w:rStyle w:val="Seitenzahl"/>
                              <w:rFonts w:ascii="Flama Basic" w:hAnsi="Flama Basic" w:cs="Arial"/>
                              <w:noProof/>
                              <w:color w:val="5B7E95"/>
                              <w:sz w:val="15"/>
                              <w:szCs w:val="15"/>
                            </w:rPr>
                            <w:t>3</w:t>
                          </w:r>
                          <w:r w:rsidR="009D2699" w:rsidRPr="00513D18">
                            <w:rPr>
                              <w:rStyle w:val="Seitenzahl"/>
                              <w:rFonts w:ascii="Flama Basic" w:hAnsi="Flama Basic" w:cs="Arial"/>
                              <w:color w:val="5B7E95"/>
                              <w:sz w:val="15"/>
                              <w:szCs w:val="15"/>
                            </w:rPr>
                            <w:fldChar w:fldCharType="end"/>
                          </w:r>
                        </w:p>
                        <w:p w14:paraId="6F41AD3C" w14:textId="77777777" w:rsidR="009D2699" w:rsidRDefault="009D2699" w:rsidP="00422EB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59D11C5" id="_x0000_t202" coordsize="21600,21600" o:spt="202" path="m,l,21600r21600,l21600,xe">
              <v:stroke joinstyle="miter"/>
              <v:path gradientshapeok="t" o:connecttype="rect"/>
            </v:shapetype>
            <v:shape id="Textfeld 19" o:spid="_x0000_s1026" type="#_x0000_t202" style="position:absolute;left:0;text-align:left;margin-left:490.45pt;margin-top:808pt;width:50.65pt;height:18.65pt;z-index:251682815;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" filled="f" stroked="f">
              <v:textbox>
                <w:txbxContent>
                  <w:p w14:paraId="57A8513E" w14:textId="41532D4B" w:rsidR="009D2699" w:rsidRPr="00513D18" w:rsidRDefault="000567C1" w:rsidP="00422EB1">
                    <w:pPr>
                      <w:pStyle w:val="Fuzeile"/>
                      <w:jc w:val="right"/>
                      <w:rPr>
                        <w:rFonts w:ascii="Flama Basic" w:hAnsi="Flama Basic" w:cs="Arial"/>
                        <w:color w:val="5B7E95"/>
                        <w:sz w:val="15"/>
                        <w:szCs w:val="15"/>
                      </w:rPr>
                    </w:pPr>
                    <w:r>
                      <w:rPr>
                        <w:rStyle w:val="Seitenzahl"/>
                        <w:rFonts w:ascii="Flama Basic" w:hAnsi="Flama Basic" w:cs="Arial"/>
                        <w:color w:val="5B7E95"/>
                        <w:sz w:val="15"/>
                        <w:szCs w:val="15"/>
                      </w:rPr>
                      <w:t>Page</w:t>
                    </w:r>
                    <w:r w:rsidR="009D2699" w:rsidRPr="00513D18">
                      <w:rPr>
                        <w:rStyle w:val="Seitenzahl"/>
                        <w:rFonts w:ascii="Flama Basic" w:hAnsi="Flama Basic" w:cs="Arial"/>
                        <w:color w:val="5B7E95"/>
                        <w:sz w:val="15"/>
                        <w:szCs w:val="15"/>
                      </w:rPr>
                      <w:t xml:space="preserve"> </w:t>
                    </w:r>
                    <w:r w:rsidR="009D2699" w:rsidRPr="00513D18">
                      <w:rPr>
                        <w:rStyle w:val="Seitenzahl"/>
                        <w:rFonts w:ascii="Flama Basic" w:hAnsi="Flama Basic" w:cs="Arial"/>
                        <w:color w:val="5B7E95"/>
                        <w:sz w:val="15"/>
                        <w:szCs w:val="15"/>
                      </w:rPr>
                      <w:fldChar w:fldCharType="begin"/>
                    </w:r>
                    <w:r w:rsidR="009D2699" w:rsidRPr="00513D18">
                      <w:rPr>
                        <w:rStyle w:val="Seitenzahl"/>
                        <w:rFonts w:ascii="Flama Basic" w:hAnsi="Flama Basic" w:cs="Arial"/>
                        <w:color w:val="5B7E95"/>
                        <w:sz w:val="15"/>
                        <w:szCs w:val="15"/>
                      </w:rPr>
                      <w:instrText xml:space="preserve"> PAGE </w:instrText>
                    </w:r>
                    <w:r w:rsidR="009D2699" w:rsidRPr="00513D18">
                      <w:rPr>
                        <w:rStyle w:val="Seitenzahl"/>
                        <w:rFonts w:ascii="Flama Basic" w:hAnsi="Flama Basic" w:cs="Arial"/>
                        <w:color w:val="5B7E95"/>
                        <w:sz w:val="15"/>
                        <w:szCs w:val="15"/>
                      </w:rPr>
                      <w:fldChar w:fldCharType="separate"/>
                    </w:r>
                    <w:r w:rsidR="005E503A">
                      <w:rPr>
                        <w:rStyle w:val="Seitenzahl"/>
                        <w:rFonts w:ascii="Flama Basic" w:hAnsi="Flama Basic" w:cs="Arial"/>
                        <w:noProof/>
                        <w:color w:val="5B7E95"/>
                        <w:sz w:val="15"/>
                        <w:szCs w:val="15"/>
                      </w:rPr>
                      <w:t>2</w:t>
                    </w:r>
                    <w:r w:rsidR="009D2699" w:rsidRPr="00513D18">
                      <w:rPr>
                        <w:rStyle w:val="Seitenzahl"/>
                        <w:rFonts w:ascii="Flama Basic" w:hAnsi="Flama Basic" w:cs="Arial"/>
                        <w:color w:val="5B7E95"/>
                        <w:sz w:val="15"/>
                        <w:szCs w:val="15"/>
                      </w:rPr>
                      <w:fldChar w:fldCharType="end"/>
                    </w:r>
                    <w:r w:rsidR="00513D18">
                      <w:rPr>
                        <w:rStyle w:val="Seitenzahl"/>
                        <w:rFonts w:ascii="Flama Basic" w:hAnsi="Flama Basic" w:cs="Arial"/>
                        <w:color w:val="5B7E95"/>
                        <w:sz w:val="15"/>
                        <w:szCs w:val="15"/>
                      </w:rPr>
                      <w:t xml:space="preserve"> | </w:t>
                    </w:r>
                    <w:r w:rsidR="009D2699" w:rsidRPr="00513D18">
                      <w:rPr>
                        <w:rStyle w:val="Seitenzahl"/>
                        <w:rFonts w:ascii="Flama Basic" w:hAnsi="Flama Basic" w:cs="Arial"/>
                        <w:color w:val="5B7E95"/>
                        <w:sz w:val="15"/>
                        <w:szCs w:val="15"/>
                      </w:rPr>
                      <w:fldChar w:fldCharType="begin"/>
                    </w:r>
                    <w:r w:rsidR="009D2699" w:rsidRPr="00513D18">
                      <w:rPr>
                        <w:rStyle w:val="Seitenzahl"/>
                        <w:rFonts w:ascii="Flama Basic" w:hAnsi="Flama Basic" w:cs="Arial"/>
                        <w:color w:val="5B7E95"/>
                        <w:sz w:val="15"/>
                        <w:szCs w:val="15"/>
                      </w:rPr>
                      <w:instrText xml:space="preserve"> NUMPAGES </w:instrText>
                    </w:r>
                    <w:r w:rsidR="009D2699" w:rsidRPr="00513D18">
                      <w:rPr>
                        <w:rStyle w:val="Seitenzahl"/>
                        <w:rFonts w:ascii="Flama Basic" w:hAnsi="Flama Basic" w:cs="Arial"/>
                        <w:color w:val="5B7E95"/>
                        <w:sz w:val="15"/>
                        <w:szCs w:val="15"/>
                      </w:rPr>
                      <w:fldChar w:fldCharType="separate"/>
                    </w:r>
                    <w:r w:rsidR="005E503A">
                      <w:rPr>
                        <w:rStyle w:val="Seitenzahl"/>
                        <w:rFonts w:ascii="Flama Basic" w:hAnsi="Flama Basic" w:cs="Arial"/>
                        <w:noProof/>
                        <w:color w:val="5B7E95"/>
                        <w:sz w:val="15"/>
                        <w:szCs w:val="15"/>
                      </w:rPr>
                      <w:t>3</w:t>
                    </w:r>
                    <w:r w:rsidR="009D2699" w:rsidRPr="00513D18">
                      <w:rPr>
                        <w:rStyle w:val="Seitenzahl"/>
                        <w:rFonts w:ascii="Flama Basic" w:hAnsi="Flama Basic" w:cs="Arial"/>
                        <w:color w:val="5B7E95"/>
                        <w:sz w:val="15"/>
                        <w:szCs w:val="15"/>
                      </w:rPr>
                      <w:fldChar w:fldCharType="end"/>
                    </w:r>
                  </w:p>
                  <w:p w14:paraId="6F41AD3C" w14:textId="77777777" w:rsidR="009D2699" w:rsidRDefault="009D2699" w:rsidP="00422EB1"/>
                </w:txbxContent>
              </v:textbox>
              <w10:wrap anchorx="page" anchory="page"/>
            </v:shape>
          </w:pict>
        </mc:Fallback>
      </mc:AlternateContent>
    </w:r>
  </w:p>
  <w:p w14:paraId="69FB3E14" w14:textId="77777777" w:rsidR="009D2699" w:rsidRPr="00E44BA9" w:rsidRDefault="009D2699" w:rsidP="00E44BA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D47828" w14:textId="77777777" w:rsidR="009D2699" w:rsidRPr="000376E1" w:rsidRDefault="009D2699" w:rsidP="006A7B1B">
    <w:pPr>
      <w:pStyle w:val="Fuzeile"/>
      <w:widowControl w:val="0"/>
      <w:rPr>
        <w:rFonts w:ascii="Arial" w:hAnsi="Arial" w:cs="Arial"/>
        <w:color w:val="5B7E95"/>
        <w:sz w:val="15"/>
        <w:szCs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4A3C78" w14:textId="77777777" w:rsidR="0094574B" w:rsidRDefault="0094574B" w:rsidP="00D9617C">
      <w:r>
        <w:separator/>
      </w:r>
    </w:p>
  </w:footnote>
  <w:footnote w:type="continuationSeparator" w:id="0">
    <w:p w14:paraId="5E71ACC9" w14:textId="77777777" w:rsidR="0094574B" w:rsidRDefault="0094574B" w:rsidP="00D961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8E1410" w14:textId="77777777" w:rsidR="009D2699" w:rsidRDefault="009D2699">
    <w:pPr>
      <w:pStyle w:val="Kopfzeile"/>
    </w:pPr>
    <w:r>
      <w:rPr>
        <w:noProof/>
      </w:rPr>
      <w:drawing>
        <wp:anchor distT="0" distB="0" distL="114300" distR="114300" simplePos="0" relativeHeight="251679743" behindDoc="1" locked="0" layoutInCell="1" allowOverlap="1" wp14:anchorId="4589F1D6" wp14:editId="580F7F8C">
          <wp:simplePos x="0" y="0"/>
          <wp:positionH relativeFrom="page">
            <wp:posOffset>0</wp:posOffset>
          </wp:positionH>
          <wp:positionV relativeFrom="page">
            <wp:posOffset>1</wp:posOffset>
          </wp:positionV>
          <wp:extent cx="7559894" cy="10698202"/>
          <wp:effectExtent l="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V_Briefbogen_Seite-2.pdf"/>
                  <pic:cNvPicPr/>
                </pic:nvPicPr>
                <pic:blipFill>
                  <a:blip r:embed="rId1">
                    <a:extLst>
                      <a:ext uri="{28A0092B-C50C-407E-A947-70E740481C1C}">
                        <a14:useLocalDpi xmlns:a14="http://schemas.microsoft.com/office/drawing/2010/main" val="0"/>
                      </a:ext>
                    </a:extLst>
                  </a:blip>
                  <a:stretch>
                    <a:fillRect/>
                  </a:stretch>
                </pic:blipFill>
                <pic:spPr>
                  <a:xfrm>
                    <a:off x="0" y="0"/>
                    <a:ext cx="7559894" cy="10698202"/>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E35D7D" w14:textId="77777777" w:rsidR="009D2699" w:rsidRDefault="009D2699">
    <w:pPr>
      <w:pStyle w:val="Kopfzeile"/>
    </w:pPr>
    <w:r>
      <w:rPr>
        <w:rFonts w:asciiTheme="majorHAnsi" w:hAnsiTheme="majorHAnsi"/>
        <w:noProof/>
        <w:sz w:val="18"/>
        <w:szCs w:val="18"/>
      </w:rPr>
      <w:drawing>
        <wp:anchor distT="0" distB="0" distL="114300" distR="114300" simplePos="0" relativeHeight="251678719" behindDoc="1" locked="0" layoutInCell="1" allowOverlap="1" wp14:anchorId="3637215E" wp14:editId="7C07F0A8">
          <wp:simplePos x="0" y="0"/>
          <wp:positionH relativeFrom="page">
            <wp:posOffset>0</wp:posOffset>
          </wp:positionH>
          <wp:positionV relativeFrom="page">
            <wp:posOffset>0</wp:posOffset>
          </wp:positionV>
          <wp:extent cx="7559996" cy="10698347"/>
          <wp:effectExtent l="0" t="0" r="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V_Briefbogen_Layout_2016-12-12.pdf"/>
                  <pic:cNvPicPr/>
                </pic:nvPicPr>
                <pic:blipFill>
                  <a:blip r:embed="rId1">
                    <a:extLst>
                      <a:ext uri="{28A0092B-C50C-407E-A947-70E740481C1C}">
                        <a14:useLocalDpi xmlns:a14="http://schemas.microsoft.com/office/drawing/2010/main" val="0"/>
                      </a:ext>
                    </a:extLst>
                  </a:blip>
                  <a:stretch>
                    <a:fillRect/>
                  </a:stretch>
                </pic:blipFill>
                <pic:spPr>
                  <a:xfrm>
                    <a:off x="0" y="0"/>
                    <a:ext cx="7559996" cy="10698347"/>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attachedTemplate r:id="rId1"/>
  <w:defaultTabStop w:val="709"/>
  <w:hyphenationZone w:val="425"/>
  <w:doNotShadeFormData/>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79B2"/>
    <w:rsid w:val="00000F7C"/>
    <w:rsid w:val="00000F99"/>
    <w:rsid w:val="00001410"/>
    <w:rsid w:val="00001F27"/>
    <w:rsid w:val="00002A0F"/>
    <w:rsid w:val="00006842"/>
    <w:rsid w:val="000075B3"/>
    <w:rsid w:val="000077F9"/>
    <w:rsid w:val="00007990"/>
    <w:rsid w:val="00010737"/>
    <w:rsid w:val="00011129"/>
    <w:rsid w:val="00011366"/>
    <w:rsid w:val="00011DEC"/>
    <w:rsid w:val="000135FE"/>
    <w:rsid w:val="00013858"/>
    <w:rsid w:val="0001439C"/>
    <w:rsid w:val="00014588"/>
    <w:rsid w:val="00016547"/>
    <w:rsid w:val="0001654D"/>
    <w:rsid w:val="00017E98"/>
    <w:rsid w:val="00020566"/>
    <w:rsid w:val="000206DB"/>
    <w:rsid w:val="00020D1A"/>
    <w:rsid w:val="00020F1D"/>
    <w:rsid w:val="0002141C"/>
    <w:rsid w:val="000215E4"/>
    <w:rsid w:val="0002398A"/>
    <w:rsid w:val="00023E43"/>
    <w:rsid w:val="00024E56"/>
    <w:rsid w:val="0002648D"/>
    <w:rsid w:val="00026A8E"/>
    <w:rsid w:val="00026D13"/>
    <w:rsid w:val="00027076"/>
    <w:rsid w:val="00027EB9"/>
    <w:rsid w:val="000308F0"/>
    <w:rsid w:val="00030B88"/>
    <w:rsid w:val="0003136E"/>
    <w:rsid w:val="000317BA"/>
    <w:rsid w:val="00031891"/>
    <w:rsid w:val="00031979"/>
    <w:rsid w:val="00033D2E"/>
    <w:rsid w:val="000341DD"/>
    <w:rsid w:val="00035265"/>
    <w:rsid w:val="000360FE"/>
    <w:rsid w:val="00036903"/>
    <w:rsid w:val="00036CAC"/>
    <w:rsid w:val="000376E1"/>
    <w:rsid w:val="0004281D"/>
    <w:rsid w:val="000441EC"/>
    <w:rsid w:val="00047674"/>
    <w:rsid w:val="000479FF"/>
    <w:rsid w:val="000508E1"/>
    <w:rsid w:val="00050CCF"/>
    <w:rsid w:val="000512CA"/>
    <w:rsid w:val="00052E81"/>
    <w:rsid w:val="00052F15"/>
    <w:rsid w:val="00053249"/>
    <w:rsid w:val="00053F59"/>
    <w:rsid w:val="00054C0A"/>
    <w:rsid w:val="00054E04"/>
    <w:rsid w:val="00056003"/>
    <w:rsid w:val="000567C1"/>
    <w:rsid w:val="00057557"/>
    <w:rsid w:val="000608E1"/>
    <w:rsid w:val="0006142C"/>
    <w:rsid w:val="00062731"/>
    <w:rsid w:val="00063A66"/>
    <w:rsid w:val="00063B2E"/>
    <w:rsid w:val="000640F5"/>
    <w:rsid w:val="000644F5"/>
    <w:rsid w:val="00064561"/>
    <w:rsid w:val="00064786"/>
    <w:rsid w:val="000656BA"/>
    <w:rsid w:val="0006734B"/>
    <w:rsid w:val="000677E3"/>
    <w:rsid w:val="00067CC6"/>
    <w:rsid w:val="000716D5"/>
    <w:rsid w:val="00071D48"/>
    <w:rsid w:val="00072A4F"/>
    <w:rsid w:val="00073EF6"/>
    <w:rsid w:val="00074E27"/>
    <w:rsid w:val="000751A1"/>
    <w:rsid w:val="00075203"/>
    <w:rsid w:val="000760BF"/>
    <w:rsid w:val="0007640F"/>
    <w:rsid w:val="00076B9D"/>
    <w:rsid w:val="00077724"/>
    <w:rsid w:val="00080207"/>
    <w:rsid w:val="000810F7"/>
    <w:rsid w:val="00081A44"/>
    <w:rsid w:val="000822D0"/>
    <w:rsid w:val="00082D47"/>
    <w:rsid w:val="00084BB5"/>
    <w:rsid w:val="00086384"/>
    <w:rsid w:val="000879F7"/>
    <w:rsid w:val="00090566"/>
    <w:rsid w:val="000914AA"/>
    <w:rsid w:val="00092291"/>
    <w:rsid w:val="0009251A"/>
    <w:rsid w:val="00093A34"/>
    <w:rsid w:val="00094778"/>
    <w:rsid w:val="00095805"/>
    <w:rsid w:val="00096666"/>
    <w:rsid w:val="00097E0E"/>
    <w:rsid w:val="000A0730"/>
    <w:rsid w:val="000A0D03"/>
    <w:rsid w:val="000A1368"/>
    <w:rsid w:val="000A1BEB"/>
    <w:rsid w:val="000A1FE0"/>
    <w:rsid w:val="000A2C3C"/>
    <w:rsid w:val="000A32CB"/>
    <w:rsid w:val="000A34EB"/>
    <w:rsid w:val="000A3B8B"/>
    <w:rsid w:val="000A51E3"/>
    <w:rsid w:val="000A6C01"/>
    <w:rsid w:val="000A75C8"/>
    <w:rsid w:val="000A78E2"/>
    <w:rsid w:val="000B034D"/>
    <w:rsid w:val="000B1FEE"/>
    <w:rsid w:val="000B1FF9"/>
    <w:rsid w:val="000B201D"/>
    <w:rsid w:val="000B22AF"/>
    <w:rsid w:val="000B2D1C"/>
    <w:rsid w:val="000B354D"/>
    <w:rsid w:val="000B3ABC"/>
    <w:rsid w:val="000B3BC6"/>
    <w:rsid w:val="000B5EEF"/>
    <w:rsid w:val="000B61BD"/>
    <w:rsid w:val="000B61E0"/>
    <w:rsid w:val="000B792A"/>
    <w:rsid w:val="000B7E28"/>
    <w:rsid w:val="000B7F88"/>
    <w:rsid w:val="000C04FE"/>
    <w:rsid w:val="000C0F01"/>
    <w:rsid w:val="000C12C9"/>
    <w:rsid w:val="000C152C"/>
    <w:rsid w:val="000C36AA"/>
    <w:rsid w:val="000C4AEA"/>
    <w:rsid w:val="000C514E"/>
    <w:rsid w:val="000C5A5E"/>
    <w:rsid w:val="000C5BED"/>
    <w:rsid w:val="000C715D"/>
    <w:rsid w:val="000D076E"/>
    <w:rsid w:val="000D306E"/>
    <w:rsid w:val="000D3E5F"/>
    <w:rsid w:val="000D3E9D"/>
    <w:rsid w:val="000D40B0"/>
    <w:rsid w:val="000D4666"/>
    <w:rsid w:val="000D4AF6"/>
    <w:rsid w:val="000D5711"/>
    <w:rsid w:val="000D724C"/>
    <w:rsid w:val="000D7265"/>
    <w:rsid w:val="000D7677"/>
    <w:rsid w:val="000E0BC0"/>
    <w:rsid w:val="000E0D47"/>
    <w:rsid w:val="000E0F4A"/>
    <w:rsid w:val="000E19E8"/>
    <w:rsid w:val="000E2A97"/>
    <w:rsid w:val="000E3ECC"/>
    <w:rsid w:val="000E4175"/>
    <w:rsid w:val="000E48A2"/>
    <w:rsid w:val="000E4B1C"/>
    <w:rsid w:val="000E4C07"/>
    <w:rsid w:val="000E5377"/>
    <w:rsid w:val="000E5E96"/>
    <w:rsid w:val="000E6499"/>
    <w:rsid w:val="000E7921"/>
    <w:rsid w:val="000E7DD6"/>
    <w:rsid w:val="000F030D"/>
    <w:rsid w:val="000F1419"/>
    <w:rsid w:val="000F377C"/>
    <w:rsid w:val="000F3E1B"/>
    <w:rsid w:val="000F665E"/>
    <w:rsid w:val="000F6FE8"/>
    <w:rsid w:val="000F73FD"/>
    <w:rsid w:val="00100682"/>
    <w:rsid w:val="0010102F"/>
    <w:rsid w:val="001015B2"/>
    <w:rsid w:val="001026E4"/>
    <w:rsid w:val="00103DCF"/>
    <w:rsid w:val="00104F0C"/>
    <w:rsid w:val="00105262"/>
    <w:rsid w:val="0010584B"/>
    <w:rsid w:val="00106882"/>
    <w:rsid w:val="00106A3C"/>
    <w:rsid w:val="00107545"/>
    <w:rsid w:val="00107657"/>
    <w:rsid w:val="00110437"/>
    <w:rsid w:val="00110BFE"/>
    <w:rsid w:val="00111C61"/>
    <w:rsid w:val="00111CA4"/>
    <w:rsid w:val="0011219E"/>
    <w:rsid w:val="0011253B"/>
    <w:rsid w:val="00112B7B"/>
    <w:rsid w:val="001137E8"/>
    <w:rsid w:val="001140BE"/>
    <w:rsid w:val="001142A7"/>
    <w:rsid w:val="001148E9"/>
    <w:rsid w:val="001158C8"/>
    <w:rsid w:val="00115C14"/>
    <w:rsid w:val="001165F0"/>
    <w:rsid w:val="0011670A"/>
    <w:rsid w:val="0011679F"/>
    <w:rsid w:val="001177E7"/>
    <w:rsid w:val="00120356"/>
    <w:rsid w:val="0012121D"/>
    <w:rsid w:val="00121952"/>
    <w:rsid w:val="00121A2D"/>
    <w:rsid w:val="001229C0"/>
    <w:rsid w:val="00124288"/>
    <w:rsid w:val="001249B4"/>
    <w:rsid w:val="00124B32"/>
    <w:rsid w:val="00124CC7"/>
    <w:rsid w:val="00124FAA"/>
    <w:rsid w:val="001255F2"/>
    <w:rsid w:val="00125655"/>
    <w:rsid w:val="0012671A"/>
    <w:rsid w:val="0012707B"/>
    <w:rsid w:val="001270D6"/>
    <w:rsid w:val="001272E4"/>
    <w:rsid w:val="00127AD2"/>
    <w:rsid w:val="001306BD"/>
    <w:rsid w:val="00131140"/>
    <w:rsid w:val="00132710"/>
    <w:rsid w:val="00133495"/>
    <w:rsid w:val="00134152"/>
    <w:rsid w:val="00134873"/>
    <w:rsid w:val="00135413"/>
    <w:rsid w:val="00135AE1"/>
    <w:rsid w:val="001361E2"/>
    <w:rsid w:val="00136585"/>
    <w:rsid w:val="00137DEA"/>
    <w:rsid w:val="001400F7"/>
    <w:rsid w:val="00140515"/>
    <w:rsid w:val="001406BE"/>
    <w:rsid w:val="00141573"/>
    <w:rsid w:val="001423CB"/>
    <w:rsid w:val="00142442"/>
    <w:rsid w:val="00142894"/>
    <w:rsid w:val="00143B73"/>
    <w:rsid w:val="00144437"/>
    <w:rsid w:val="00147542"/>
    <w:rsid w:val="00147915"/>
    <w:rsid w:val="00151671"/>
    <w:rsid w:val="00151970"/>
    <w:rsid w:val="00151B1F"/>
    <w:rsid w:val="00155BA3"/>
    <w:rsid w:val="00155D1F"/>
    <w:rsid w:val="00156766"/>
    <w:rsid w:val="0015685D"/>
    <w:rsid w:val="00157382"/>
    <w:rsid w:val="00157F69"/>
    <w:rsid w:val="001602F0"/>
    <w:rsid w:val="00161D81"/>
    <w:rsid w:val="00161FE7"/>
    <w:rsid w:val="0016249C"/>
    <w:rsid w:val="00162884"/>
    <w:rsid w:val="00163626"/>
    <w:rsid w:val="001637E0"/>
    <w:rsid w:val="00163995"/>
    <w:rsid w:val="00163A92"/>
    <w:rsid w:val="001641F0"/>
    <w:rsid w:val="00165827"/>
    <w:rsid w:val="001658C5"/>
    <w:rsid w:val="001660FE"/>
    <w:rsid w:val="00166785"/>
    <w:rsid w:val="00166F4F"/>
    <w:rsid w:val="0016701F"/>
    <w:rsid w:val="00167059"/>
    <w:rsid w:val="00170272"/>
    <w:rsid w:val="00171B96"/>
    <w:rsid w:val="001722DC"/>
    <w:rsid w:val="0017255F"/>
    <w:rsid w:val="00172A1D"/>
    <w:rsid w:val="00172DDC"/>
    <w:rsid w:val="00173FFE"/>
    <w:rsid w:val="00174C52"/>
    <w:rsid w:val="00175502"/>
    <w:rsid w:val="00175BBE"/>
    <w:rsid w:val="00175C72"/>
    <w:rsid w:val="00175EED"/>
    <w:rsid w:val="001778D0"/>
    <w:rsid w:val="001810D1"/>
    <w:rsid w:val="001818DC"/>
    <w:rsid w:val="00182DE0"/>
    <w:rsid w:val="001842F4"/>
    <w:rsid w:val="001857D9"/>
    <w:rsid w:val="00185C7B"/>
    <w:rsid w:val="00186B5B"/>
    <w:rsid w:val="001906E2"/>
    <w:rsid w:val="00191E94"/>
    <w:rsid w:val="00193F23"/>
    <w:rsid w:val="001943AA"/>
    <w:rsid w:val="001948BD"/>
    <w:rsid w:val="00196BD1"/>
    <w:rsid w:val="00196CE2"/>
    <w:rsid w:val="001A00BC"/>
    <w:rsid w:val="001A052A"/>
    <w:rsid w:val="001A1341"/>
    <w:rsid w:val="001A1995"/>
    <w:rsid w:val="001A31F1"/>
    <w:rsid w:val="001A4E75"/>
    <w:rsid w:val="001A5604"/>
    <w:rsid w:val="001A5BE8"/>
    <w:rsid w:val="001A6F51"/>
    <w:rsid w:val="001A70D4"/>
    <w:rsid w:val="001B07F3"/>
    <w:rsid w:val="001B09B5"/>
    <w:rsid w:val="001B0D7C"/>
    <w:rsid w:val="001B3147"/>
    <w:rsid w:val="001B318A"/>
    <w:rsid w:val="001B37D3"/>
    <w:rsid w:val="001B66FA"/>
    <w:rsid w:val="001B6BD3"/>
    <w:rsid w:val="001B6E16"/>
    <w:rsid w:val="001B79A6"/>
    <w:rsid w:val="001B7F63"/>
    <w:rsid w:val="001C0B85"/>
    <w:rsid w:val="001C1BF1"/>
    <w:rsid w:val="001C3B75"/>
    <w:rsid w:val="001C48B5"/>
    <w:rsid w:val="001C4CC6"/>
    <w:rsid w:val="001C51A9"/>
    <w:rsid w:val="001C5F43"/>
    <w:rsid w:val="001C6D8C"/>
    <w:rsid w:val="001C75CE"/>
    <w:rsid w:val="001D08BE"/>
    <w:rsid w:val="001D337C"/>
    <w:rsid w:val="001D3A71"/>
    <w:rsid w:val="001D4BCF"/>
    <w:rsid w:val="001D5A60"/>
    <w:rsid w:val="001D5AD0"/>
    <w:rsid w:val="001D7390"/>
    <w:rsid w:val="001D74FC"/>
    <w:rsid w:val="001E072E"/>
    <w:rsid w:val="001E1328"/>
    <w:rsid w:val="001E1D26"/>
    <w:rsid w:val="001E2A82"/>
    <w:rsid w:val="001E4921"/>
    <w:rsid w:val="001E4A6D"/>
    <w:rsid w:val="001E6CAD"/>
    <w:rsid w:val="001F0028"/>
    <w:rsid w:val="001F01FF"/>
    <w:rsid w:val="001F08C4"/>
    <w:rsid w:val="001F1639"/>
    <w:rsid w:val="001F1730"/>
    <w:rsid w:val="001F258F"/>
    <w:rsid w:val="001F4A72"/>
    <w:rsid w:val="001F6571"/>
    <w:rsid w:val="0020014D"/>
    <w:rsid w:val="00200715"/>
    <w:rsid w:val="002007C5"/>
    <w:rsid w:val="00200961"/>
    <w:rsid w:val="00202C9A"/>
    <w:rsid w:val="002039CB"/>
    <w:rsid w:val="00204E3E"/>
    <w:rsid w:val="0020593B"/>
    <w:rsid w:val="00205B5D"/>
    <w:rsid w:val="002063EF"/>
    <w:rsid w:val="00206B9D"/>
    <w:rsid w:val="00206DA6"/>
    <w:rsid w:val="00207407"/>
    <w:rsid w:val="002104B7"/>
    <w:rsid w:val="00210711"/>
    <w:rsid w:val="0021274C"/>
    <w:rsid w:val="00213E9C"/>
    <w:rsid w:val="00213EE4"/>
    <w:rsid w:val="00214AFC"/>
    <w:rsid w:val="00214B9F"/>
    <w:rsid w:val="002158C5"/>
    <w:rsid w:val="00216EA7"/>
    <w:rsid w:val="002207E4"/>
    <w:rsid w:val="00221D12"/>
    <w:rsid w:val="002232D3"/>
    <w:rsid w:val="00223EFB"/>
    <w:rsid w:val="00224E53"/>
    <w:rsid w:val="0022515F"/>
    <w:rsid w:val="002253DB"/>
    <w:rsid w:val="00225ACD"/>
    <w:rsid w:val="002261D2"/>
    <w:rsid w:val="002269FA"/>
    <w:rsid w:val="00226B79"/>
    <w:rsid w:val="00226BBE"/>
    <w:rsid w:val="00226F6F"/>
    <w:rsid w:val="002270A5"/>
    <w:rsid w:val="0022761A"/>
    <w:rsid w:val="002301B6"/>
    <w:rsid w:val="0023143A"/>
    <w:rsid w:val="0023350F"/>
    <w:rsid w:val="00233D03"/>
    <w:rsid w:val="00234036"/>
    <w:rsid w:val="002349FB"/>
    <w:rsid w:val="002351D4"/>
    <w:rsid w:val="00240BB4"/>
    <w:rsid w:val="00241C56"/>
    <w:rsid w:val="00244640"/>
    <w:rsid w:val="00244CDB"/>
    <w:rsid w:val="002452A2"/>
    <w:rsid w:val="002452B0"/>
    <w:rsid w:val="00246714"/>
    <w:rsid w:val="00246BD7"/>
    <w:rsid w:val="002478E5"/>
    <w:rsid w:val="002479A3"/>
    <w:rsid w:val="00251ADF"/>
    <w:rsid w:val="002530DD"/>
    <w:rsid w:val="00253429"/>
    <w:rsid w:val="002534B4"/>
    <w:rsid w:val="00254005"/>
    <w:rsid w:val="0025408A"/>
    <w:rsid w:val="002544E3"/>
    <w:rsid w:val="002566D0"/>
    <w:rsid w:val="00256A47"/>
    <w:rsid w:val="00260859"/>
    <w:rsid w:val="00261009"/>
    <w:rsid w:val="002617C9"/>
    <w:rsid w:val="00262381"/>
    <w:rsid w:val="002624F0"/>
    <w:rsid w:val="002650EA"/>
    <w:rsid w:val="0026527E"/>
    <w:rsid w:val="002653EF"/>
    <w:rsid w:val="0026552A"/>
    <w:rsid w:val="0026695C"/>
    <w:rsid w:val="00267C12"/>
    <w:rsid w:val="00270967"/>
    <w:rsid w:val="00270E57"/>
    <w:rsid w:val="00271435"/>
    <w:rsid w:val="00273D7D"/>
    <w:rsid w:val="00274031"/>
    <w:rsid w:val="00274079"/>
    <w:rsid w:val="002743B4"/>
    <w:rsid w:val="00274959"/>
    <w:rsid w:val="00274EAF"/>
    <w:rsid w:val="00276A8E"/>
    <w:rsid w:val="00276F44"/>
    <w:rsid w:val="00280515"/>
    <w:rsid w:val="0028086D"/>
    <w:rsid w:val="00281C7E"/>
    <w:rsid w:val="00281EDB"/>
    <w:rsid w:val="0028297E"/>
    <w:rsid w:val="00283BBC"/>
    <w:rsid w:val="00284D3A"/>
    <w:rsid w:val="00287715"/>
    <w:rsid w:val="00290691"/>
    <w:rsid w:val="00290A99"/>
    <w:rsid w:val="00290D30"/>
    <w:rsid w:val="00290D43"/>
    <w:rsid w:val="0029157A"/>
    <w:rsid w:val="00294969"/>
    <w:rsid w:val="00294ED0"/>
    <w:rsid w:val="00295331"/>
    <w:rsid w:val="002959A5"/>
    <w:rsid w:val="00295CB9"/>
    <w:rsid w:val="00296D4E"/>
    <w:rsid w:val="0029700C"/>
    <w:rsid w:val="002A0885"/>
    <w:rsid w:val="002A08BC"/>
    <w:rsid w:val="002A0BD7"/>
    <w:rsid w:val="002A1923"/>
    <w:rsid w:val="002A1961"/>
    <w:rsid w:val="002A1DF3"/>
    <w:rsid w:val="002A3182"/>
    <w:rsid w:val="002A3658"/>
    <w:rsid w:val="002A3C94"/>
    <w:rsid w:val="002A42FC"/>
    <w:rsid w:val="002A461C"/>
    <w:rsid w:val="002A6331"/>
    <w:rsid w:val="002A75D3"/>
    <w:rsid w:val="002B1A6B"/>
    <w:rsid w:val="002B1CC4"/>
    <w:rsid w:val="002B29D2"/>
    <w:rsid w:val="002B3230"/>
    <w:rsid w:val="002B3560"/>
    <w:rsid w:val="002B382B"/>
    <w:rsid w:val="002B4572"/>
    <w:rsid w:val="002B54A9"/>
    <w:rsid w:val="002B6532"/>
    <w:rsid w:val="002B6CD3"/>
    <w:rsid w:val="002B7B10"/>
    <w:rsid w:val="002B7C39"/>
    <w:rsid w:val="002C002A"/>
    <w:rsid w:val="002C0661"/>
    <w:rsid w:val="002C08CE"/>
    <w:rsid w:val="002C09CD"/>
    <w:rsid w:val="002C1D1B"/>
    <w:rsid w:val="002C33EA"/>
    <w:rsid w:val="002C366D"/>
    <w:rsid w:val="002C46F9"/>
    <w:rsid w:val="002C5899"/>
    <w:rsid w:val="002C7794"/>
    <w:rsid w:val="002C7D88"/>
    <w:rsid w:val="002D20AF"/>
    <w:rsid w:val="002D29CF"/>
    <w:rsid w:val="002D2F70"/>
    <w:rsid w:val="002D32F4"/>
    <w:rsid w:val="002D3F7F"/>
    <w:rsid w:val="002D732D"/>
    <w:rsid w:val="002E0F7C"/>
    <w:rsid w:val="002E1644"/>
    <w:rsid w:val="002E19DB"/>
    <w:rsid w:val="002E21F9"/>
    <w:rsid w:val="002E3150"/>
    <w:rsid w:val="002E416B"/>
    <w:rsid w:val="002E4526"/>
    <w:rsid w:val="002E5A6C"/>
    <w:rsid w:val="002E5FEC"/>
    <w:rsid w:val="002E62CB"/>
    <w:rsid w:val="002E745A"/>
    <w:rsid w:val="002E769E"/>
    <w:rsid w:val="002E79BE"/>
    <w:rsid w:val="002F061C"/>
    <w:rsid w:val="002F0837"/>
    <w:rsid w:val="002F0C92"/>
    <w:rsid w:val="002F2331"/>
    <w:rsid w:val="002F2BAC"/>
    <w:rsid w:val="002F5362"/>
    <w:rsid w:val="002F6F0B"/>
    <w:rsid w:val="002F7C53"/>
    <w:rsid w:val="00301AE7"/>
    <w:rsid w:val="00301BD8"/>
    <w:rsid w:val="00301ECA"/>
    <w:rsid w:val="00302AFD"/>
    <w:rsid w:val="003030F5"/>
    <w:rsid w:val="00303769"/>
    <w:rsid w:val="00303B8D"/>
    <w:rsid w:val="0030402C"/>
    <w:rsid w:val="00304FE9"/>
    <w:rsid w:val="003051AB"/>
    <w:rsid w:val="00305D6F"/>
    <w:rsid w:val="00306438"/>
    <w:rsid w:val="00306E0C"/>
    <w:rsid w:val="00307A1D"/>
    <w:rsid w:val="00307E23"/>
    <w:rsid w:val="00310504"/>
    <w:rsid w:val="003112A5"/>
    <w:rsid w:val="00312428"/>
    <w:rsid w:val="003124FE"/>
    <w:rsid w:val="00313C1D"/>
    <w:rsid w:val="003146F0"/>
    <w:rsid w:val="003147EB"/>
    <w:rsid w:val="00315DE0"/>
    <w:rsid w:val="00315DE6"/>
    <w:rsid w:val="003172C1"/>
    <w:rsid w:val="003176E8"/>
    <w:rsid w:val="003216F9"/>
    <w:rsid w:val="003221B7"/>
    <w:rsid w:val="003235EB"/>
    <w:rsid w:val="00323904"/>
    <w:rsid w:val="00323A7E"/>
    <w:rsid w:val="00323BB4"/>
    <w:rsid w:val="00323BF7"/>
    <w:rsid w:val="0032408A"/>
    <w:rsid w:val="003257C6"/>
    <w:rsid w:val="00326364"/>
    <w:rsid w:val="003277F5"/>
    <w:rsid w:val="00327D01"/>
    <w:rsid w:val="00330134"/>
    <w:rsid w:val="00330905"/>
    <w:rsid w:val="00333592"/>
    <w:rsid w:val="00333F9A"/>
    <w:rsid w:val="003344C5"/>
    <w:rsid w:val="00334867"/>
    <w:rsid w:val="00334E60"/>
    <w:rsid w:val="00334FF9"/>
    <w:rsid w:val="00335A22"/>
    <w:rsid w:val="00335C6E"/>
    <w:rsid w:val="00335EE3"/>
    <w:rsid w:val="00336006"/>
    <w:rsid w:val="003364AC"/>
    <w:rsid w:val="00336A81"/>
    <w:rsid w:val="003373F9"/>
    <w:rsid w:val="003378B5"/>
    <w:rsid w:val="003379E7"/>
    <w:rsid w:val="00337D98"/>
    <w:rsid w:val="00341EF6"/>
    <w:rsid w:val="003435A1"/>
    <w:rsid w:val="003443A7"/>
    <w:rsid w:val="00344806"/>
    <w:rsid w:val="00345A8F"/>
    <w:rsid w:val="00346252"/>
    <w:rsid w:val="00346C39"/>
    <w:rsid w:val="00346D44"/>
    <w:rsid w:val="00346F6F"/>
    <w:rsid w:val="0034734B"/>
    <w:rsid w:val="00347FB5"/>
    <w:rsid w:val="0035102D"/>
    <w:rsid w:val="0035137F"/>
    <w:rsid w:val="003516F9"/>
    <w:rsid w:val="00351831"/>
    <w:rsid w:val="00352241"/>
    <w:rsid w:val="003522F2"/>
    <w:rsid w:val="00352938"/>
    <w:rsid w:val="00352F26"/>
    <w:rsid w:val="003539F0"/>
    <w:rsid w:val="003549ED"/>
    <w:rsid w:val="00354D12"/>
    <w:rsid w:val="00357491"/>
    <w:rsid w:val="0035774D"/>
    <w:rsid w:val="003602A8"/>
    <w:rsid w:val="003610B6"/>
    <w:rsid w:val="00361F07"/>
    <w:rsid w:val="0036286B"/>
    <w:rsid w:val="003638FA"/>
    <w:rsid w:val="00363B8C"/>
    <w:rsid w:val="00363E39"/>
    <w:rsid w:val="00365449"/>
    <w:rsid w:val="003663A6"/>
    <w:rsid w:val="003675B6"/>
    <w:rsid w:val="003679F1"/>
    <w:rsid w:val="00367A08"/>
    <w:rsid w:val="003703B0"/>
    <w:rsid w:val="00371191"/>
    <w:rsid w:val="00371373"/>
    <w:rsid w:val="00371D7A"/>
    <w:rsid w:val="00372514"/>
    <w:rsid w:val="003726CC"/>
    <w:rsid w:val="003728CA"/>
    <w:rsid w:val="00373246"/>
    <w:rsid w:val="00373478"/>
    <w:rsid w:val="003735BA"/>
    <w:rsid w:val="00374188"/>
    <w:rsid w:val="00374707"/>
    <w:rsid w:val="0037471C"/>
    <w:rsid w:val="0037554E"/>
    <w:rsid w:val="003764F0"/>
    <w:rsid w:val="00376CA0"/>
    <w:rsid w:val="003772F0"/>
    <w:rsid w:val="00377FC3"/>
    <w:rsid w:val="00380B23"/>
    <w:rsid w:val="0038140D"/>
    <w:rsid w:val="003824BA"/>
    <w:rsid w:val="00384310"/>
    <w:rsid w:val="003843BA"/>
    <w:rsid w:val="00385240"/>
    <w:rsid w:val="00385583"/>
    <w:rsid w:val="003867D2"/>
    <w:rsid w:val="003867D7"/>
    <w:rsid w:val="003877E3"/>
    <w:rsid w:val="003918A3"/>
    <w:rsid w:val="00391DAA"/>
    <w:rsid w:val="003920AB"/>
    <w:rsid w:val="00392E8F"/>
    <w:rsid w:val="00393828"/>
    <w:rsid w:val="00394EFB"/>
    <w:rsid w:val="0039504D"/>
    <w:rsid w:val="00396103"/>
    <w:rsid w:val="00397023"/>
    <w:rsid w:val="00397723"/>
    <w:rsid w:val="003977F0"/>
    <w:rsid w:val="003A0EA8"/>
    <w:rsid w:val="003A11E4"/>
    <w:rsid w:val="003A1F20"/>
    <w:rsid w:val="003A2262"/>
    <w:rsid w:val="003A2C04"/>
    <w:rsid w:val="003A55BC"/>
    <w:rsid w:val="003A5C4A"/>
    <w:rsid w:val="003A73B4"/>
    <w:rsid w:val="003A7AF3"/>
    <w:rsid w:val="003B02EF"/>
    <w:rsid w:val="003B08FE"/>
    <w:rsid w:val="003B0EF5"/>
    <w:rsid w:val="003B258D"/>
    <w:rsid w:val="003B2C61"/>
    <w:rsid w:val="003B3071"/>
    <w:rsid w:val="003B3E7B"/>
    <w:rsid w:val="003B4317"/>
    <w:rsid w:val="003B4597"/>
    <w:rsid w:val="003B5283"/>
    <w:rsid w:val="003C1086"/>
    <w:rsid w:val="003C1129"/>
    <w:rsid w:val="003C11C3"/>
    <w:rsid w:val="003C1225"/>
    <w:rsid w:val="003C138D"/>
    <w:rsid w:val="003C1885"/>
    <w:rsid w:val="003C1EA6"/>
    <w:rsid w:val="003C21D5"/>
    <w:rsid w:val="003C236C"/>
    <w:rsid w:val="003C2FB9"/>
    <w:rsid w:val="003C3155"/>
    <w:rsid w:val="003C3DC2"/>
    <w:rsid w:val="003C50B9"/>
    <w:rsid w:val="003C5335"/>
    <w:rsid w:val="003C567A"/>
    <w:rsid w:val="003C579C"/>
    <w:rsid w:val="003C7298"/>
    <w:rsid w:val="003C745C"/>
    <w:rsid w:val="003D0C73"/>
    <w:rsid w:val="003D14FD"/>
    <w:rsid w:val="003D1B2D"/>
    <w:rsid w:val="003D1D39"/>
    <w:rsid w:val="003D247F"/>
    <w:rsid w:val="003D2A5D"/>
    <w:rsid w:val="003D470C"/>
    <w:rsid w:val="003E1BB6"/>
    <w:rsid w:val="003E229F"/>
    <w:rsid w:val="003E295C"/>
    <w:rsid w:val="003E308E"/>
    <w:rsid w:val="003E4095"/>
    <w:rsid w:val="003E4169"/>
    <w:rsid w:val="003E454E"/>
    <w:rsid w:val="003E55C4"/>
    <w:rsid w:val="003E74DB"/>
    <w:rsid w:val="003E7943"/>
    <w:rsid w:val="003E7B81"/>
    <w:rsid w:val="003F01D4"/>
    <w:rsid w:val="003F198D"/>
    <w:rsid w:val="003F2F4C"/>
    <w:rsid w:val="003F425A"/>
    <w:rsid w:val="003F4CD2"/>
    <w:rsid w:val="003F5329"/>
    <w:rsid w:val="004002E4"/>
    <w:rsid w:val="0040031A"/>
    <w:rsid w:val="004005C2"/>
    <w:rsid w:val="004011B7"/>
    <w:rsid w:val="0040253F"/>
    <w:rsid w:val="00402C4C"/>
    <w:rsid w:val="00404A38"/>
    <w:rsid w:val="00404FC9"/>
    <w:rsid w:val="00406E66"/>
    <w:rsid w:val="00407828"/>
    <w:rsid w:val="00410A0A"/>
    <w:rsid w:val="00410DDA"/>
    <w:rsid w:val="00411386"/>
    <w:rsid w:val="00412281"/>
    <w:rsid w:val="0041336E"/>
    <w:rsid w:val="00413C51"/>
    <w:rsid w:val="004144C2"/>
    <w:rsid w:val="0041478D"/>
    <w:rsid w:val="004149CC"/>
    <w:rsid w:val="00414D1B"/>
    <w:rsid w:val="004160DB"/>
    <w:rsid w:val="004174DC"/>
    <w:rsid w:val="004179F0"/>
    <w:rsid w:val="00420247"/>
    <w:rsid w:val="00420F05"/>
    <w:rsid w:val="004214DA"/>
    <w:rsid w:val="004217BC"/>
    <w:rsid w:val="00421BC2"/>
    <w:rsid w:val="004229AC"/>
    <w:rsid w:val="00422B7A"/>
    <w:rsid w:val="00422BDA"/>
    <w:rsid w:val="00422EB1"/>
    <w:rsid w:val="00422F8A"/>
    <w:rsid w:val="00423F3A"/>
    <w:rsid w:val="004248A3"/>
    <w:rsid w:val="00430580"/>
    <w:rsid w:val="00430E06"/>
    <w:rsid w:val="0043102B"/>
    <w:rsid w:val="00431AF1"/>
    <w:rsid w:val="00432E63"/>
    <w:rsid w:val="0043311A"/>
    <w:rsid w:val="00433B7A"/>
    <w:rsid w:val="00435023"/>
    <w:rsid w:val="004350D2"/>
    <w:rsid w:val="0043636B"/>
    <w:rsid w:val="00436C57"/>
    <w:rsid w:val="004407D7"/>
    <w:rsid w:val="00440B33"/>
    <w:rsid w:val="00440F45"/>
    <w:rsid w:val="00441392"/>
    <w:rsid w:val="00441F56"/>
    <w:rsid w:val="004438BC"/>
    <w:rsid w:val="00443D2F"/>
    <w:rsid w:val="00445C0B"/>
    <w:rsid w:val="00445D3B"/>
    <w:rsid w:val="004460F9"/>
    <w:rsid w:val="0044737E"/>
    <w:rsid w:val="0044769C"/>
    <w:rsid w:val="00450531"/>
    <w:rsid w:val="00451E10"/>
    <w:rsid w:val="0045348E"/>
    <w:rsid w:val="00454B81"/>
    <w:rsid w:val="004550D8"/>
    <w:rsid w:val="004554B4"/>
    <w:rsid w:val="00455579"/>
    <w:rsid w:val="00455997"/>
    <w:rsid w:val="00456381"/>
    <w:rsid w:val="00456614"/>
    <w:rsid w:val="00456E85"/>
    <w:rsid w:val="00457655"/>
    <w:rsid w:val="004604FA"/>
    <w:rsid w:val="00460A10"/>
    <w:rsid w:val="00461412"/>
    <w:rsid w:val="00461846"/>
    <w:rsid w:val="00461EC2"/>
    <w:rsid w:val="0046232B"/>
    <w:rsid w:val="004635E6"/>
    <w:rsid w:val="0046361B"/>
    <w:rsid w:val="00463D8C"/>
    <w:rsid w:val="00464D66"/>
    <w:rsid w:val="00465786"/>
    <w:rsid w:val="00465D39"/>
    <w:rsid w:val="004662DB"/>
    <w:rsid w:val="00466920"/>
    <w:rsid w:val="00467872"/>
    <w:rsid w:val="00470DCA"/>
    <w:rsid w:val="00471346"/>
    <w:rsid w:val="00471D57"/>
    <w:rsid w:val="004726D9"/>
    <w:rsid w:val="0047397A"/>
    <w:rsid w:val="00475896"/>
    <w:rsid w:val="004767DA"/>
    <w:rsid w:val="00476BD2"/>
    <w:rsid w:val="00480063"/>
    <w:rsid w:val="004808C5"/>
    <w:rsid w:val="004816CC"/>
    <w:rsid w:val="00482081"/>
    <w:rsid w:val="00482AEC"/>
    <w:rsid w:val="00482B28"/>
    <w:rsid w:val="00483225"/>
    <w:rsid w:val="00485E49"/>
    <w:rsid w:val="00486210"/>
    <w:rsid w:val="00487EF1"/>
    <w:rsid w:val="00490262"/>
    <w:rsid w:val="0049279E"/>
    <w:rsid w:val="004928DA"/>
    <w:rsid w:val="00492B87"/>
    <w:rsid w:val="004934FA"/>
    <w:rsid w:val="00493DBF"/>
    <w:rsid w:val="00493E18"/>
    <w:rsid w:val="004949AC"/>
    <w:rsid w:val="00496027"/>
    <w:rsid w:val="00496269"/>
    <w:rsid w:val="00496EA2"/>
    <w:rsid w:val="00497543"/>
    <w:rsid w:val="00497BE4"/>
    <w:rsid w:val="004A018E"/>
    <w:rsid w:val="004A035B"/>
    <w:rsid w:val="004A0ED3"/>
    <w:rsid w:val="004A10C2"/>
    <w:rsid w:val="004A12A2"/>
    <w:rsid w:val="004A1933"/>
    <w:rsid w:val="004A267B"/>
    <w:rsid w:val="004A2D15"/>
    <w:rsid w:val="004A3870"/>
    <w:rsid w:val="004A4284"/>
    <w:rsid w:val="004A455B"/>
    <w:rsid w:val="004A4BC7"/>
    <w:rsid w:val="004A53BF"/>
    <w:rsid w:val="004A57FC"/>
    <w:rsid w:val="004A5B3D"/>
    <w:rsid w:val="004A5E6A"/>
    <w:rsid w:val="004A73EB"/>
    <w:rsid w:val="004A764D"/>
    <w:rsid w:val="004B06C0"/>
    <w:rsid w:val="004B0B66"/>
    <w:rsid w:val="004B15A5"/>
    <w:rsid w:val="004B1B5F"/>
    <w:rsid w:val="004B4587"/>
    <w:rsid w:val="004B4C46"/>
    <w:rsid w:val="004B4C81"/>
    <w:rsid w:val="004B4DAB"/>
    <w:rsid w:val="004B561A"/>
    <w:rsid w:val="004B6A7B"/>
    <w:rsid w:val="004B73B2"/>
    <w:rsid w:val="004B789F"/>
    <w:rsid w:val="004B7C6D"/>
    <w:rsid w:val="004C12BD"/>
    <w:rsid w:val="004C160F"/>
    <w:rsid w:val="004C166E"/>
    <w:rsid w:val="004C18D6"/>
    <w:rsid w:val="004C1906"/>
    <w:rsid w:val="004C210A"/>
    <w:rsid w:val="004C24F5"/>
    <w:rsid w:val="004C2ECC"/>
    <w:rsid w:val="004C3377"/>
    <w:rsid w:val="004C4B44"/>
    <w:rsid w:val="004C4CBB"/>
    <w:rsid w:val="004C533B"/>
    <w:rsid w:val="004C584C"/>
    <w:rsid w:val="004C5A33"/>
    <w:rsid w:val="004C60C6"/>
    <w:rsid w:val="004C7177"/>
    <w:rsid w:val="004C7AC0"/>
    <w:rsid w:val="004D193B"/>
    <w:rsid w:val="004D200B"/>
    <w:rsid w:val="004D7318"/>
    <w:rsid w:val="004D742B"/>
    <w:rsid w:val="004D74EA"/>
    <w:rsid w:val="004D75D2"/>
    <w:rsid w:val="004E0C73"/>
    <w:rsid w:val="004E293E"/>
    <w:rsid w:val="004E2B39"/>
    <w:rsid w:val="004E395F"/>
    <w:rsid w:val="004E42A1"/>
    <w:rsid w:val="004E485C"/>
    <w:rsid w:val="004E4E26"/>
    <w:rsid w:val="004E50A1"/>
    <w:rsid w:val="004E647E"/>
    <w:rsid w:val="004E797D"/>
    <w:rsid w:val="004E7B52"/>
    <w:rsid w:val="004F00A5"/>
    <w:rsid w:val="004F0B92"/>
    <w:rsid w:val="004F0BA1"/>
    <w:rsid w:val="004F0CC8"/>
    <w:rsid w:val="004F0D54"/>
    <w:rsid w:val="004F1107"/>
    <w:rsid w:val="004F14D6"/>
    <w:rsid w:val="004F17A7"/>
    <w:rsid w:val="004F1C23"/>
    <w:rsid w:val="004F294C"/>
    <w:rsid w:val="004F4088"/>
    <w:rsid w:val="004F4B9E"/>
    <w:rsid w:val="004F50B3"/>
    <w:rsid w:val="004F5426"/>
    <w:rsid w:val="004F5AB8"/>
    <w:rsid w:val="00500078"/>
    <w:rsid w:val="005015C7"/>
    <w:rsid w:val="005019B9"/>
    <w:rsid w:val="00502D69"/>
    <w:rsid w:val="0050324C"/>
    <w:rsid w:val="00503E88"/>
    <w:rsid w:val="00503F1E"/>
    <w:rsid w:val="0050576F"/>
    <w:rsid w:val="00507165"/>
    <w:rsid w:val="00507A0C"/>
    <w:rsid w:val="00510456"/>
    <w:rsid w:val="00511A9B"/>
    <w:rsid w:val="005129B1"/>
    <w:rsid w:val="00512C54"/>
    <w:rsid w:val="00513D18"/>
    <w:rsid w:val="005146A5"/>
    <w:rsid w:val="005146F8"/>
    <w:rsid w:val="005152D9"/>
    <w:rsid w:val="00515A81"/>
    <w:rsid w:val="00520205"/>
    <w:rsid w:val="005216B5"/>
    <w:rsid w:val="00522461"/>
    <w:rsid w:val="00522487"/>
    <w:rsid w:val="00522649"/>
    <w:rsid w:val="00522E07"/>
    <w:rsid w:val="00524023"/>
    <w:rsid w:val="00524567"/>
    <w:rsid w:val="0052461E"/>
    <w:rsid w:val="00524D45"/>
    <w:rsid w:val="00526DE0"/>
    <w:rsid w:val="00526F16"/>
    <w:rsid w:val="005275B0"/>
    <w:rsid w:val="00527EB8"/>
    <w:rsid w:val="005319F5"/>
    <w:rsid w:val="00532895"/>
    <w:rsid w:val="00532A33"/>
    <w:rsid w:val="00532A6B"/>
    <w:rsid w:val="005347DE"/>
    <w:rsid w:val="00534C35"/>
    <w:rsid w:val="00535632"/>
    <w:rsid w:val="00535CAD"/>
    <w:rsid w:val="00537DF1"/>
    <w:rsid w:val="00537EE3"/>
    <w:rsid w:val="00540155"/>
    <w:rsid w:val="005401D3"/>
    <w:rsid w:val="005405B6"/>
    <w:rsid w:val="00540843"/>
    <w:rsid w:val="00540E3E"/>
    <w:rsid w:val="00540ED3"/>
    <w:rsid w:val="00540EDA"/>
    <w:rsid w:val="00541292"/>
    <w:rsid w:val="005415E9"/>
    <w:rsid w:val="00542D15"/>
    <w:rsid w:val="00545E5F"/>
    <w:rsid w:val="0054609F"/>
    <w:rsid w:val="0054675B"/>
    <w:rsid w:val="00546814"/>
    <w:rsid w:val="0054699A"/>
    <w:rsid w:val="005509ED"/>
    <w:rsid w:val="0055152F"/>
    <w:rsid w:val="005517A6"/>
    <w:rsid w:val="005521D0"/>
    <w:rsid w:val="0055279E"/>
    <w:rsid w:val="0055281B"/>
    <w:rsid w:val="00555D1D"/>
    <w:rsid w:val="00556CC6"/>
    <w:rsid w:val="00556D07"/>
    <w:rsid w:val="00556E40"/>
    <w:rsid w:val="00556E6B"/>
    <w:rsid w:val="00557FCD"/>
    <w:rsid w:val="00561439"/>
    <w:rsid w:val="00562E12"/>
    <w:rsid w:val="00562E75"/>
    <w:rsid w:val="00563740"/>
    <w:rsid w:val="0056535F"/>
    <w:rsid w:val="00565435"/>
    <w:rsid w:val="00566E0A"/>
    <w:rsid w:val="00567E6A"/>
    <w:rsid w:val="0057019A"/>
    <w:rsid w:val="00570269"/>
    <w:rsid w:val="00571F31"/>
    <w:rsid w:val="00575634"/>
    <w:rsid w:val="00575BEE"/>
    <w:rsid w:val="00576724"/>
    <w:rsid w:val="00577312"/>
    <w:rsid w:val="00577478"/>
    <w:rsid w:val="00577EDD"/>
    <w:rsid w:val="00580060"/>
    <w:rsid w:val="00580B96"/>
    <w:rsid w:val="00581608"/>
    <w:rsid w:val="0058255A"/>
    <w:rsid w:val="00587C91"/>
    <w:rsid w:val="0059040C"/>
    <w:rsid w:val="00590466"/>
    <w:rsid w:val="005905E5"/>
    <w:rsid w:val="00590D07"/>
    <w:rsid w:val="00594747"/>
    <w:rsid w:val="005947FF"/>
    <w:rsid w:val="00594FD5"/>
    <w:rsid w:val="005950FD"/>
    <w:rsid w:val="005A0247"/>
    <w:rsid w:val="005A08A6"/>
    <w:rsid w:val="005A1876"/>
    <w:rsid w:val="005A1C50"/>
    <w:rsid w:val="005A22A6"/>
    <w:rsid w:val="005A260F"/>
    <w:rsid w:val="005A2653"/>
    <w:rsid w:val="005A333B"/>
    <w:rsid w:val="005A3474"/>
    <w:rsid w:val="005A3747"/>
    <w:rsid w:val="005A3AF3"/>
    <w:rsid w:val="005A6326"/>
    <w:rsid w:val="005A6C6C"/>
    <w:rsid w:val="005B1606"/>
    <w:rsid w:val="005B20A5"/>
    <w:rsid w:val="005B26C6"/>
    <w:rsid w:val="005B3459"/>
    <w:rsid w:val="005B47B9"/>
    <w:rsid w:val="005B5C55"/>
    <w:rsid w:val="005B71AD"/>
    <w:rsid w:val="005C0552"/>
    <w:rsid w:val="005C05A3"/>
    <w:rsid w:val="005C0A38"/>
    <w:rsid w:val="005C0B0A"/>
    <w:rsid w:val="005C1085"/>
    <w:rsid w:val="005C12E9"/>
    <w:rsid w:val="005C1662"/>
    <w:rsid w:val="005C4AA8"/>
    <w:rsid w:val="005C4E4C"/>
    <w:rsid w:val="005D00EE"/>
    <w:rsid w:val="005D064C"/>
    <w:rsid w:val="005D0CFB"/>
    <w:rsid w:val="005D15BA"/>
    <w:rsid w:val="005D22C4"/>
    <w:rsid w:val="005D2D22"/>
    <w:rsid w:val="005D35F0"/>
    <w:rsid w:val="005D3669"/>
    <w:rsid w:val="005D4937"/>
    <w:rsid w:val="005D4B0A"/>
    <w:rsid w:val="005D5063"/>
    <w:rsid w:val="005D5F35"/>
    <w:rsid w:val="005D6991"/>
    <w:rsid w:val="005D6AC3"/>
    <w:rsid w:val="005E0A11"/>
    <w:rsid w:val="005E0B59"/>
    <w:rsid w:val="005E1834"/>
    <w:rsid w:val="005E200A"/>
    <w:rsid w:val="005E41BC"/>
    <w:rsid w:val="005E499C"/>
    <w:rsid w:val="005E503A"/>
    <w:rsid w:val="005E5344"/>
    <w:rsid w:val="005E5A29"/>
    <w:rsid w:val="005E5A63"/>
    <w:rsid w:val="005E6AE2"/>
    <w:rsid w:val="005E6CB6"/>
    <w:rsid w:val="005F14D8"/>
    <w:rsid w:val="005F2EDC"/>
    <w:rsid w:val="005F372B"/>
    <w:rsid w:val="005F3D21"/>
    <w:rsid w:val="005F4F8D"/>
    <w:rsid w:val="005F5249"/>
    <w:rsid w:val="005F63E2"/>
    <w:rsid w:val="005F671A"/>
    <w:rsid w:val="005F6FC0"/>
    <w:rsid w:val="005F74B3"/>
    <w:rsid w:val="005F7A09"/>
    <w:rsid w:val="0060007A"/>
    <w:rsid w:val="00600586"/>
    <w:rsid w:val="006017D5"/>
    <w:rsid w:val="006025D6"/>
    <w:rsid w:val="0060267D"/>
    <w:rsid w:val="0060298D"/>
    <w:rsid w:val="006029FB"/>
    <w:rsid w:val="00602B59"/>
    <w:rsid w:val="006038D3"/>
    <w:rsid w:val="00604868"/>
    <w:rsid w:val="006061D7"/>
    <w:rsid w:val="006061D9"/>
    <w:rsid w:val="006062FC"/>
    <w:rsid w:val="00606E2B"/>
    <w:rsid w:val="00612CB5"/>
    <w:rsid w:val="00613366"/>
    <w:rsid w:val="00613733"/>
    <w:rsid w:val="00613896"/>
    <w:rsid w:val="006138BF"/>
    <w:rsid w:val="00613E73"/>
    <w:rsid w:val="00614E64"/>
    <w:rsid w:val="006150AE"/>
    <w:rsid w:val="00616E19"/>
    <w:rsid w:val="00617221"/>
    <w:rsid w:val="00623709"/>
    <w:rsid w:val="00623F0C"/>
    <w:rsid w:val="00625C6A"/>
    <w:rsid w:val="006274F3"/>
    <w:rsid w:val="00630115"/>
    <w:rsid w:val="00631D69"/>
    <w:rsid w:val="00632EF8"/>
    <w:rsid w:val="00633201"/>
    <w:rsid w:val="006339CD"/>
    <w:rsid w:val="00633DD1"/>
    <w:rsid w:val="0063482C"/>
    <w:rsid w:val="006364CE"/>
    <w:rsid w:val="006371F2"/>
    <w:rsid w:val="0063750F"/>
    <w:rsid w:val="00637553"/>
    <w:rsid w:val="00637AB6"/>
    <w:rsid w:val="006409E1"/>
    <w:rsid w:val="00640B62"/>
    <w:rsid w:val="00641F08"/>
    <w:rsid w:val="00642235"/>
    <w:rsid w:val="00643061"/>
    <w:rsid w:val="006438C8"/>
    <w:rsid w:val="00643CDC"/>
    <w:rsid w:val="00644A86"/>
    <w:rsid w:val="00644C4B"/>
    <w:rsid w:val="00646815"/>
    <w:rsid w:val="00646BCC"/>
    <w:rsid w:val="006473EF"/>
    <w:rsid w:val="00647A48"/>
    <w:rsid w:val="00650176"/>
    <w:rsid w:val="00650702"/>
    <w:rsid w:val="006528DA"/>
    <w:rsid w:val="00653BBA"/>
    <w:rsid w:val="00653D29"/>
    <w:rsid w:val="0065588E"/>
    <w:rsid w:val="00655AAA"/>
    <w:rsid w:val="00655CD8"/>
    <w:rsid w:val="00655F61"/>
    <w:rsid w:val="00657061"/>
    <w:rsid w:val="0065764E"/>
    <w:rsid w:val="00657E13"/>
    <w:rsid w:val="00657F58"/>
    <w:rsid w:val="006607DD"/>
    <w:rsid w:val="00660860"/>
    <w:rsid w:val="00661132"/>
    <w:rsid w:val="00661FEE"/>
    <w:rsid w:val="00663ABA"/>
    <w:rsid w:val="00664BD6"/>
    <w:rsid w:val="00664BE8"/>
    <w:rsid w:val="00664FC5"/>
    <w:rsid w:val="0066520B"/>
    <w:rsid w:val="00666452"/>
    <w:rsid w:val="006665F8"/>
    <w:rsid w:val="006707C4"/>
    <w:rsid w:val="00671241"/>
    <w:rsid w:val="00671539"/>
    <w:rsid w:val="00673304"/>
    <w:rsid w:val="00673ECE"/>
    <w:rsid w:val="00675257"/>
    <w:rsid w:val="00675EEE"/>
    <w:rsid w:val="00676020"/>
    <w:rsid w:val="00676AD7"/>
    <w:rsid w:val="00676BCC"/>
    <w:rsid w:val="006772C0"/>
    <w:rsid w:val="006772E4"/>
    <w:rsid w:val="00680332"/>
    <w:rsid w:val="00681B0F"/>
    <w:rsid w:val="00681E72"/>
    <w:rsid w:val="00683C0F"/>
    <w:rsid w:val="006844CD"/>
    <w:rsid w:val="00684B0A"/>
    <w:rsid w:val="00684C66"/>
    <w:rsid w:val="00685DEE"/>
    <w:rsid w:val="00686407"/>
    <w:rsid w:val="006864F6"/>
    <w:rsid w:val="00686ADB"/>
    <w:rsid w:val="00690F12"/>
    <w:rsid w:val="0069103C"/>
    <w:rsid w:val="00691251"/>
    <w:rsid w:val="00691869"/>
    <w:rsid w:val="00691BCF"/>
    <w:rsid w:val="006922E0"/>
    <w:rsid w:val="006925EB"/>
    <w:rsid w:val="00692E81"/>
    <w:rsid w:val="006937E6"/>
    <w:rsid w:val="00693BE8"/>
    <w:rsid w:val="0069463C"/>
    <w:rsid w:val="006951C8"/>
    <w:rsid w:val="0069524C"/>
    <w:rsid w:val="00696D2D"/>
    <w:rsid w:val="00697D16"/>
    <w:rsid w:val="006A0DDF"/>
    <w:rsid w:val="006A1A3F"/>
    <w:rsid w:val="006A2F72"/>
    <w:rsid w:val="006A30C9"/>
    <w:rsid w:val="006A3E1C"/>
    <w:rsid w:val="006A5278"/>
    <w:rsid w:val="006A6367"/>
    <w:rsid w:val="006A6C0D"/>
    <w:rsid w:val="006A7008"/>
    <w:rsid w:val="006A7539"/>
    <w:rsid w:val="006A7B1B"/>
    <w:rsid w:val="006B0C59"/>
    <w:rsid w:val="006B1C93"/>
    <w:rsid w:val="006B3056"/>
    <w:rsid w:val="006B3488"/>
    <w:rsid w:val="006B43AD"/>
    <w:rsid w:val="006B519C"/>
    <w:rsid w:val="006B5611"/>
    <w:rsid w:val="006B576D"/>
    <w:rsid w:val="006B57DC"/>
    <w:rsid w:val="006B5AA7"/>
    <w:rsid w:val="006B6708"/>
    <w:rsid w:val="006C0344"/>
    <w:rsid w:val="006C10A3"/>
    <w:rsid w:val="006C246A"/>
    <w:rsid w:val="006C2533"/>
    <w:rsid w:val="006C450B"/>
    <w:rsid w:val="006C4E64"/>
    <w:rsid w:val="006C564A"/>
    <w:rsid w:val="006C688C"/>
    <w:rsid w:val="006C707A"/>
    <w:rsid w:val="006C7348"/>
    <w:rsid w:val="006C79E6"/>
    <w:rsid w:val="006D11E2"/>
    <w:rsid w:val="006D1231"/>
    <w:rsid w:val="006D25C8"/>
    <w:rsid w:val="006D2AD1"/>
    <w:rsid w:val="006D3359"/>
    <w:rsid w:val="006D4583"/>
    <w:rsid w:val="006D5502"/>
    <w:rsid w:val="006D5553"/>
    <w:rsid w:val="006D5AC1"/>
    <w:rsid w:val="006D7975"/>
    <w:rsid w:val="006E197F"/>
    <w:rsid w:val="006E2985"/>
    <w:rsid w:val="006E514A"/>
    <w:rsid w:val="006E52C1"/>
    <w:rsid w:val="006E572B"/>
    <w:rsid w:val="006E5739"/>
    <w:rsid w:val="006E6A22"/>
    <w:rsid w:val="006E6E07"/>
    <w:rsid w:val="006E722C"/>
    <w:rsid w:val="006F2986"/>
    <w:rsid w:val="006F4451"/>
    <w:rsid w:val="006F4C05"/>
    <w:rsid w:val="006F5950"/>
    <w:rsid w:val="006F5B7D"/>
    <w:rsid w:val="006F641C"/>
    <w:rsid w:val="006F6594"/>
    <w:rsid w:val="006F78C2"/>
    <w:rsid w:val="006F7C38"/>
    <w:rsid w:val="00700824"/>
    <w:rsid w:val="00700977"/>
    <w:rsid w:val="00700A8E"/>
    <w:rsid w:val="0070285A"/>
    <w:rsid w:val="00702D1C"/>
    <w:rsid w:val="00702ED4"/>
    <w:rsid w:val="0070310C"/>
    <w:rsid w:val="00704088"/>
    <w:rsid w:val="00704474"/>
    <w:rsid w:val="00705659"/>
    <w:rsid w:val="00706343"/>
    <w:rsid w:val="007079A0"/>
    <w:rsid w:val="00710230"/>
    <w:rsid w:val="00710692"/>
    <w:rsid w:val="00711331"/>
    <w:rsid w:val="0071142E"/>
    <w:rsid w:val="007114EA"/>
    <w:rsid w:val="00713400"/>
    <w:rsid w:val="0071487D"/>
    <w:rsid w:val="007164C9"/>
    <w:rsid w:val="0071777C"/>
    <w:rsid w:val="00720758"/>
    <w:rsid w:val="0072172A"/>
    <w:rsid w:val="007240A1"/>
    <w:rsid w:val="007243D4"/>
    <w:rsid w:val="00724FF5"/>
    <w:rsid w:val="00725EDD"/>
    <w:rsid w:val="00726ED6"/>
    <w:rsid w:val="00731D83"/>
    <w:rsid w:val="00733149"/>
    <w:rsid w:val="0073361E"/>
    <w:rsid w:val="00733CCC"/>
    <w:rsid w:val="00733ED1"/>
    <w:rsid w:val="007347DE"/>
    <w:rsid w:val="00734E44"/>
    <w:rsid w:val="00735CBD"/>
    <w:rsid w:val="007378E4"/>
    <w:rsid w:val="0074058D"/>
    <w:rsid w:val="00740E16"/>
    <w:rsid w:val="00741934"/>
    <w:rsid w:val="00741C13"/>
    <w:rsid w:val="0074262C"/>
    <w:rsid w:val="007428D8"/>
    <w:rsid w:val="00743161"/>
    <w:rsid w:val="0074339A"/>
    <w:rsid w:val="007436B2"/>
    <w:rsid w:val="00743C3E"/>
    <w:rsid w:val="00745D15"/>
    <w:rsid w:val="007461C8"/>
    <w:rsid w:val="00746A8C"/>
    <w:rsid w:val="00746A94"/>
    <w:rsid w:val="00746BE5"/>
    <w:rsid w:val="00746F11"/>
    <w:rsid w:val="00747F0D"/>
    <w:rsid w:val="00751920"/>
    <w:rsid w:val="00752793"/>
    <w:rsid w:val="00752C1B"/>
    <w:rsid w:val="00753765"/>
    <w:rsid w:val="00753831"/>
    <w:rsid w:val="00753BBD"/>
    <w:rsid w:val="00753BF0"/>
    <w:rsid w:val="0075463F"/>
    <w:rsid w:val="00755329"/>
    <w:rsid w:val="007557FA"/>
    <w:rsid w:val="00755CAC"/>
    <w:rsid w:val="00756155"/>
    <w:rsid w:val="00756280"/>
    <w:rsid w:val="0075647D"/>
    <w:rsid w:val="007566AC"/>
    <w:rsid w:val="00757161"/>
    <w:rsid w:val="00757C33"/>
    <w:rsid w:val="00757D10"/>
    <w:rsid w:val="00760F15"/>
    <w:rsid w:val="007611CD"/>
    <w:rsid w:val="00763853"/>
    <w:rsid w:val="00763981"/>
    <w:rsid w:val="0076423F"/>
    <w:rsid w:val="0076441D"/>
    <w:rsid w:val="007644E3"/>
    <w:rsid w:val="00765AAE"/>
    <w:rsid w:val="00765ECC"/>
    <w:rsid w:val="00767ED8"/>
    <w:rsid w:val="00770ECF"/>
    <w:rsid w:val="007723DF"/>
    <w:rsid w:val="00773E2A"/>
    <w:rsid w:val="00774232"/>
    <w:rsid w:val="0077554C"/>
    <w:rsid w:val="00775812"/>
    <w:rsid w:val="007775B6"/>
    <w:rsid w:val="00777B71"/>
    <w:rsid w:val="007847E2"/>
    <w:rsid w:val="00784FCE"/>
    <w:rsid w:val="00785186"/>
    <w:rsid w:val="00786282"/>
    <w:rsid w:val="00786472"/>
    <w:rsid w:val="00787599"/>
    <w:rsid w:val="00787D15"/>
    <w:rsid w:val="00787D66"/>
    <w:rsid w:val="00790304"/>
    <w:rsid w:val="00790900"/>
    <w:rsid w:val="007915B0"/>
    <w:rsid w:val="0079270C"/>
    <w:rsid w:val="007927B2"/>
    <w:rsid w:val="00793528"/>
    <w:rsid w:val="00794DA0"/>
    <w:rsid w:val="007950FD"/>
    <w:rsid w:val="00795595"/>
    <w:rsid w:val="007959E2"/>
    <w:rsid w:val="00796B7A"/>
    <w:rsid w:val="00796DCD"/>
    <w:rsid w:val="007A028D"/>
    <w:rsid w:val="007A03CA"/>
    <w:rsid w:val="007A1DEE"/>
    <w:rsid w:val="007A269A"/>
    <w:rsid w:val="007A27EC"/>
    <w:rsid w:val="007A2FA2"/>
    <w:rsid w:val="007A514C"/>
    <w:rsid w:val="007A5E0A"/>
    <w:rsid w:val="007A6267"/>
    <w:rsid w:val="007A6684"/>
    <w:rsid w:val="007A7077"/>
    <w:rsid w:val="007A7B95"/>
    <w:rsid w:val="007A7E26"/>
    <w:rsid w:val="007A7E6E"/>
    <w:rsid w:val="007B0A42"/>
    <w:rsid w:val="007B0B52"/>
    <w:rsid w:val="007B1EEB"/>
    <w:rsid w:val="007B229A"/>
    <w:rsid w:val="007B2D03"/>
    <w:rsid w:val="007B345E"/>
    <w:rsid w:val="007B4A20"/>
    <w:rsid w:val="007B59D2"/>
    <w:rsid w:val="007B6ACD"/>
    <w:rsid w:val="007B7363"/>
    <w:rsid w:val="007B781F"/>
    <w:rsid w:val="007B7EA1"/>
    <w:rsid w:val="007C0ABA"/>
    <w:rsid w:val="007C1605"/>
    <w:rsid w:val="007C1767"/>
    <w:rsid w:val="007C24E2"/>
    <w:rsid w:val="007C27B4"/>
    <w:rsid w:val="007C3126"/>
    <w:rsid w:val="007C32D7"/>
    <w:rsid w:val="007C369E"/>
    <w:rsid w:val="007C3D3A"/>
    <w:rsid w:val="007C4839"/>
    <w:rsid w:val="007C48BB"/>
    <w:rsid w:val="007C4B53"/>
    <w:rsid w:val="007C4F25"/>
    <w:rsid w:val="007C58C2"/>
    <w:rsid w:val="007C7A72"/>
    <w:rsid w:val="007C7BDD"/>
    <w:rsid w:val="007D0388"/>
    <w:rsid w:val="007D27C2"/>
    <w:rsid w:val="007D2C89"/>
    <w:rsid w:val="007D32ED"/>
    <w:rsid w:val="007D36D1"/>
    <w:rsid w:val="007D4171"/>
    <w:rsid w:val="007D420F"/>
    <w:rsid w:val="007D4593"/>
    <w:rsid w:val="007D46E1"/>
    <w:rsid w:val="007D5D4B"/>
    <w:rsid w:val="007D663C"/>
    <w:rsid w:val="007D6A18"/>
    <w:rsid w:val="007D73B3"/>
    <w:rsid w:val="007D74AF"/>
    <w:rsid w:val="007E02A6"/>
    <w:rsid w:val="007E040C"/>
    <w:rsid w:val="007E0AD4"/>
    <w:rsid w:val="007E11F3"/>
    <w:rsid w:val="007E123F"/>
    <w:rsid w:val="007E1F18"/>
    <w:rsid w:val="007E2849"/>
    <w:rsid w:val="007E2E9A"/>
    <w:rsid w:val="007E361C"/>
    <w:rsid w:val="007E4155"/>
    <w:rsid w:val="007E4244"/>
    <w:rsid w:val="007E4A75"/>
    <w:rsid w:val="007E5763"/>
    <w:rsid w:val="007E747B"/>
    <w:rsid w:val="007F1AA3"/>
    <w:rsid w:val="007F3A39"/>
    <w:rsid w:val="007F448B"/>
    <w:rsid w:val="007F6105"/>
    <w:rsid w:val="007F61ED"/>
    <w:rsid w:val="00800118"/>
    <w:rsid w:val="0080057B"/>
    <w:rsid w:val="008005AD"/>
    <w:rsid w:val="008020B2"/>
    <w:rsid w:val="0080239E"/>
    <w:rsid w:val="00803790"/>
    <w:rsid w:val="0080467F"/>
    <w:rsid w:val="0080561B"/>
    <w:rsid w:val="0080730F"/>
    <w:rsid w:val="008073DF"/>
    <w:rsid w:val="0081289A"/>
    <w:rsid w:val="00812AA6"/>
    <w:rsid w:val="00812D8F"/>
    <w:rsid w:val="008145EC"/>
    <w:rsid w:val="0081513A"/>
    <w:rsid w:val="00817DF6"/>
    <w:rsid w:val="0082035A"/>
    <w:rsid w:val="008206B5"/>
    <w:rsid w:val="00820732"/>
    <w:rsid w:val="00821231"/>
    <w:rsid w:val="00821461"/>
    <w:rsid w:val="00821575"/>
    <w:rsid w:val="00821DC7"/>
    <w:rsid w:val="00825226"/>
    <w:rsid w:val="00826BF6"/>
    <w:rsid w:val="0083064F"/>
    <w:rsid w:val="00831CA2"/>
    <w:rsid w:val="00831D06"/>
    <w:rsid w:val="0083236B"/>
    <w:rsid w:val="00832ADE"/>
    <w:rsid w:val="00833774"/>
    <w:rsid w:val="00835367"/>
    <w:rsid w:val="008358FA"/>
    <w:rsid w:val="00836066"/>
    <w:rsid w:val="008379B2"/>
    <w:rsid w:val="00837FF5"/>
    <w:rsid w:val="0084056B"/>
    <w:rsid w:val="008409AF"/>
    <w:rsid w:val="00840FDE"/>
    <w:rsid w:val="008414E5"/>
    <w:rsid w:val="00842BE0"/>
    <w:rsid w:val="00843FC9"/>
    <w:rsid w:val="00844CF3"/>
    <w:rsid w:val="008451EB"/>
    <w:rsid w:val="0084593A"/>
    <w:rsid w:val="00846AE4"/>
    <w:rsid w:val="00847A11"/>
    <w:rsid w:val="00850723"/>
    <w:rsid w:val="00851057"/>
    <w:rsid w:val="00851A95"/>
    <w:rsid w:val="00851AA6"/>
    <w:rsid w:val="008522B8"/>
    <w:rsid w:val="008524CB"/>
    <w:rsid w:val="00852C0F"/>
    <w:rsid w:val="00852DB7"/>
    <w:rsid w:val="00854C68"/>
    <w:rsid w:val="00855232"/>
    <w:rsid w:val="008560D6"/>
    <w:rsid w:val="00856D77"/>
    <w:rsid w:val="0086035F"/>
    <w:rsid w:val="00860395"/>
    <w:rsid w:val="00861C9E"/>
    <w:rsid w:val="008621F6"/>
    <w:rsid w:val="00862D80"/>
    <w:rsid w:val="00863C44"/>
    <w:rsid w:val="00864286"/>
    <w:rsid w:val="00867B6F"/>
    <w:rsid w:val="00871D66"/>
    <w:rsid w:val="00871EB0"/>
    <w:rsid w:val="00871EED"/>
    <w:rsid w:val="008726A4"/>
    <w:rsid w:val="00873000"/>
    <w:rsid w:val="00873D76"/>
    <w:rsid w:val="0087586B"/>
    <w:rsid w:val="00875C33"/>
    <w:rsid w:val="0087664A"/>
    <w:rsid w:val="008777E2"/>
    <w:rsid w:val="00877957"/>
    <w:rsid w:val="00880379"/>
    <w:rsid w:val="00880ADE"/>
    <w:rsid w:val="00882AE4"/>
    <w:rsid w:val="00884601"/>
    <w:rsid w:val="00884F7D"/>
    <w:rsid w:val="00886BD6"/>
    <w:rsid w:val="008878CA"/>
    <w:rsid w:val="00887B7A"/>
    <w:rsid w:val="00887DA3"/>
    <w:rsid w:val="008926B8"/>
    <w:rsid w:val="00892719"/>
    <w:rsid w:val="0089396F"/>
    <w:rsid w:val="00893FE5"/>
    <w:rsid w:val="008962EB"/>
    <w:rsid w:val="008965DE"/>
    <w:rsid w:val="00896C24"/>
    <w:rsid w:val="008A13CA"/>
    <w:rsid w:val="008A16CB"/>
    <w:rsid w:val="008A1EAC"/>
    <w:rsid w:val="008A2290"/>
    <w:rsid w:val="008A22AF"/>
    <w:rsid w:val="008A2B5D"/>
    <w:rsid w:val="008A2E0E"/>
    <w:rsid w:val="008A313F"/>
    <w:rsid w:val="008A33D4"/>
    <w:rsid w:val="008A63C7"/>
    <w:rsid w:val="008B051A"/>
    <w:rsid w:val="008B0920"/>
    <w:rsid w:val="008B0DB4"/>
    <w:rsid w:val="008B0FA8"/>
    <w:rsid w:val="008B393B"/>
    <w:rsid w:val="008B3EFD"/>
    <w:rsid w:val="008B6A45"/>
    <w:rsid w:val="008B78BD"/>
    <w:rsid w:val="008C0118"/>
    <w:rsid w:val="008C0E9E"/>
    <w:rsid w:val="008C0F1C"/>
    <w:rsid w:val="008C14E9"/>
    <w:rsid w:val="008C39A8"/>
    <w:rsid w:val="008C3DBE"/>
    <w:rsid w:val="008C4341"/>
    <w:rsid w:val="008C48F4"/>
    <w:rsid w:val="008C5052"/>
    <w:rsid w:val="008C723C"/>
    <w:rsid w:val="008D1CD9"/>
    <w:rsid w:val="008D3F27"/>
    <w:rsid w:val="008D4334"/>
    <w:rsid w:val="008D4531"/>
    <w:rsid w:val="008D4AD5"/>
    <w:rsid w:val="008D5A75"/>
    <w:rsid w:val="008D5D11"/>
    <w:rsid w:val="008D5D2A"/>
    <w:rsid w:val="008D64F5"/>
    <w:rsid w:val="008D6D6F"/>
    <w:rsid w:val="008D7F5E"/>
    <w:rsid w:val="008E0BA8"/>
    <w:rsid w:val="008E195F"/>
    <w:rsid w:val="008E1DBD"/>
    <w:rsid w:val="008E26F8"/>
    <w:rsid w:val="008E2B86"/>
    <w:rsid w:val="008E32FA"/>
    <w:rsid w:val="008E474D"/>
    <w:rsid w:val="008E5A4A"/>
    <w:rsid w:val="008E5D2F"/>
    <w:rsid w:val="008E60B5"/>
    <w:rsid w:val="008E7697"/>
    <w:rsid w:val="008E7DAB"/>
    <w:rsid w:val="008F1120"/>
    <w:rsid w:val="008F1908"/>
    <w:rsid w:val="008F2186"/>
    <w:rsid w:val="008F23A9"/>
    <w:rsid w:val="008F2446"/>
    <w:rsid w:val="008F26DA"/>
    <w:rsid w:val="008F423E"/>
    <w:rsid w:val="008F5C8D"/>
    <w:rsid w:val="008F6A4C"/>
    <w:rsid w:val="008F6E04"/>
    <w:rsid w:val="008F730A"/>
    <w:rsid w:val="008F7CC7"/>
    <w:rsid w:val="008F7EAB"/>
    <w:rsid w:val="009002E1"/>
    <w:rsid w:val="00900317"/>
    <w:rsid w:val="00900522"/>
    <w:rsid w:val="00900FE6"/>
    <w:rsid w:val="009016C6"/>
    <w:rsid w:val="00901D97"/>
    <w:rsid w:val="00901DEA"/>
    <w:rsid w:val="00902480"/>
    <w:rsid w:val="00902DAB"/>
    <w:rsid w:val="009032AE"/>
    <w:rsid w:val="009034CB"/>
    <w:rsid w:val="00905FFB"/>
    <w:rsid w:val="0090668D"/>
    <w:rsid w:val="00906F88"/>
    <w:rsid w:val="009075E8"/>
    <w:rsid w:val="00907F6D"/>
    <w:rsid w:val="009109A8"/>
    <w:rsid w:val="00910B94"/>
    <w:rsid w:val="0091123B"/>
    <w:rsid w:val="00911CEB"/>
    <w:rsid w:val="00911DBA"/>
    <w:rsid w:val="0091225A"/>
    <w:rsid w:val="009124FF"/>
    <w:rsid w:val="00912B71"/>
    <w:rsid w:val="00912D2D"/>
    <w:rsid w:val="00914B73"/>
    <w:rsid w:val="00915BC8"/>
    <w:rsid w:val="009164D7"/>
    <w:rsid w:val="00916FA9"/>
    <w:rsid w:val="00917953"/>
    <w:rsid w:val="00921D40"/>
    <w:rsid w:val="00921ECD"/>
    <w:rsid w:val="0092349B"/>
    <w:rsid w:val="00924346"/>
    <w:rsid w:val="00924E8B"/>
    <w:rsid w:val="00925D53"/>
    <w:rsid w:val="00926397"/>
    <w:rsid w:val="0092660D"/>
    <w:rsid w:val="00926835"/>
    <w:rsid w:val="00926E9D"/>
    <w:rsid w:val="00927143"/>
    <w:rsid w:val="00930288"/>
    <w:rsid w:val="009305E2"/>
    <w:rsid w:val="00931EBD"/>
    <w:rsid w:val="009329D2"/>
    <w:rsid w:val="0093626A"/>
    <w:rsid w:val="0093781E"/>
    <w:rsid w:val="00937CCA"/>
    <w:rsid w:val="0094048C"/>
    <w:rsid w:val="00940965"/>
    <w:rsid w:val="00940ABB"/>
    <w:rsid w:val="00941256"/>
    <w:rsid w:val="00941E8A"/>
    <w:rsid w:val="0094258F"/>
    <w:rsid w:val="0094506B"/>
    <w:rsid w:val="0094574B"/>
    <w:rsid w:val="00945856"/>
    <w:rsid w:val="00946AA5"/>
    <w:rsid w:val="00947231"/>
    <w:rsid w:val="00950F6F"/>
    <w:rsid w:val="0095123B"/>
    <w:rsid w:val="00951635"/>
    <w:rsid w:val="009521CD"/>
    <w:rsid w:val="00953C94"/>
    <w:rsid w:val="00954C5F"/>
    <w:rsid w:val="00955D1F"/>
    <w:rsid w:val="00955F02"/>
    <w:rsid w:val="0095642E"/>
    <w:rsid w:val="00956E8E"/>
    <w:rsid w:val="00957FDA"/>
    <w:rsid w:val="0096026A"/>
    <w:rsid w:val="009606F0"/>
    <w:rsid w:val="00960C29"/>
    <w:rsid w:val="00962D7F"/>
    <w:rsid w:val="00963947"/>
    <w:rsid w:val="00964086"/>
    <w:rsid w:val="00964796"/>
    <w:rsid w:val="00967C16"/>
    <w:rsid w:val="00967DB6"/>
    <w:rsid w:val="00967F86"/>
    <w:rsid w:val="009700FF"/>
    <w:rsid w:val="00971C01"/>
    <w:rsid w:val="00971F3A"/>
    <w:rsid w:val="00973D1F"/>
    <w:rsid w:val="0097596D"/>
    <w:rsid w:val="00975C12"/>
    <w:rsid w:val="00975EAA"/>
    <w:rsid w:val="0097632E"/>
    <w:rsid w:val="00976380"/>
    <w:rsid w:val="00976F27"/>
    <w:rsid w:val="009770B6"/>
    <w:rsid w:val="00977633"/>
    <w:rsid w:val="00981943"/>
    <w:rsid w:val="00981A28"/>
    <w:rsid w:val="009821AF"/>
    <w:rsid w:val="00982245"/>
    <w:rsid w:val="00982425"/>
    <w:rsid w:val="0098298E"/>
    <w:rsid w:val="009838D5"/>
    <w:rsid w:val="009847E4"/>
    <w:rsid w:val="00985109"/>
    <w:rsid w:val="00986CE0"/>
    <w:rsid w:val="00987B4C"/>
    <w:rsid w:val="00990022"/>
    <w:rsid w:val="00993047"/>
    <w:rsid w:val="0099359C"/>
    <w:rsid w:val="00993773"/>
    <w:rsid w:val="00993791"/>
    <w:rsid w:val="009946DB"/>
    <w:rsid w:val="00994F32"/>
    <w:rsid w:val="009A0979"/>
    <w:rsid w:val="009A1242"/>
    <w:rsid w:val="009A24BF"/>
    <w:rsid w:val="009A2751"/>
    <w:rsid w:val="009A277B"/>
    <w:rsid w:val="009A28E4"/>
    <w:rsid w:val="009A2BE0"/>
    <w:rsid w:val="009A2C40"/>
    <w:rsid w:val="009A385D"/>
    <w:rsid w:val="009A39F4"/>
    <w:rsid w:val="009A3C43"/>
    <w:rsid w:val="009A51F2"/>
    <w:rsid w:val="009A5783"/>
    <w:rsid w:val="009A57C3"/>
    <w:rsid w:val="009A5B2C"/>
    <w:rsid w:val="009A7DF5"/>
    <w:rsid w:val="009A7F1B"/>
    <w:rsid w:val="009B0EAF"/>
    <w:rsid w:val="009B1DEB"/>
    <w:rsid w:val="009B2633"/>
    <w:rsid w:val="009B271F"/>
    <w:rsid w:val="009B294F"/>
    <w:rsid w:val="009B3AF4"/>
    <w:rsid w:val="009B3D22"/>
    <w:rsid w:val="009B4629"/>
    <w:rsid w:val="009B4EED"/>
    <w:rsid w:val="009B5C5C"/>
    <w:rsid w:val="009B6373"/>
    <w:rsid w:val="009B6AC6"/>
    <w:rsid w:val="009B6C94"/>
    <w:rsid w:val="009B7FA6"/>
    <w:rsid w:val="009C05C9"/>
    <w:rsid w:val="009C086D"/>
    <w:rsid w:val="009C1323"/>
    <w:rsid w:val="009C15FE"/>
    <w:rsid w:val="009C19C6"/>
    <w:rsid w:val="009C2605"/>
    <w:rsid w:val="009C2ABF"/>
    <w:rsid w:val="009C3A43"/>
    <w:rsid w:val="009C4E35"/>
    <w:rsid w:val="009C4FFC"/>
    <w:rsid w:val="009C5CA4"/>
    <w:rsid w:val="009C604E"/>
    <w:rsid w:val="009C6864"/>
    <w:rsid w:val="009C6AA5"/>
    <w:rsid w:val="009C768C"/>
    <w:rsid w:val="009C78AB"/>
    <w:rsid w:val="009C7BBA"/>
    <w:rsid w:val="009D07AF"/>
    <w:rsid w:val="009D11EE"/>
    <w:rsid w:val="009D1517"/>
    <w:rsid w:val="009D2699"/>
    <w:rsid w:val="009D41C1"/>
    <w:rsid w:val="009D5237"/>
    <w:rsid w:val="009D5263"/>
    <w:rsid w:val="009D527B"/>
    <w:rsid w:val="009D530C"/>
    <w:rsid w:val="009D6761"/>
    <w:rsid w:val="009D676F"/>
    <w:rsid w:val="009D7858"/>
    <w:rsid w:val="009D7B86"/>
    <w:rsid w:val="009D7B92"/>
    <w:rsid w:val="009E0531"/>
    <w:rsid w:val="009E05D4"/>
    <w:rsid w:val="009E12E2"/>
    <w:rsid w:val="009E14C6"/>
    <w:rsid w:val="009E34AC"/>
    <w:rsid w:val="009E3569"/>
    <w:rsid w:val="009E5596"/>
    <w:rsid w:val="009E6585"/>
    <w:rsid w:val="009F0060"/>
    <w:rsid w:val="009F08F3"/>
    <w:rsid w:val="009F0E24"/>
    <w:rsid w:val="009F0E59"/>
    <w:rsid w:val="009F171E"/>
    <w:rsid w:val="009F2723"/>
    <w:rsid w:val="009F4310"/>
    <w:rsid w:val="009F6084"/>
    <w:rsid w:val="009F6B4B"/>
    <w:rsid w:val="009F7A22"/>
    <w:rsid w:val="00A00CA4"/>
    <w:rsid w:val="00A00CCE"/>
    <w:rsid w:val="00A01759"/>
    <w:rsid w:val="00A022CA"/>
    <w:rsid w:val="00A03B09"/>
    <w:rsid w:val="00A03BDF"/>
    <w:rsid w:val="00A049A6"/>
    <w:rsid w:val="00A04C8C"/>
    <w:rsid w:val="00A05689"/>
    <w:rsid w:val="00A0613C"/>
    <w:rsid w:val="00A06410"/>
    <w:rsid w:val="00A06850"/>
    <w:rsid w:val="00A06D19"/>
    <w:rsid w:val="00A07C27"/>
    <w:rsid w:val="00A07C7B"/>
    <w:rsid w:val="00A10A2F"/>
    <w:rsid w:val="00A1139F"/>
    <w:rsid w:val="00A142C6"/>
    <w:rsid w:val="00A143A4"/>
    <w:rsid w:val="00A14FC0"/>
    <w:rsid w:val="00A15016"/>
    <w:rsid w:val="00A16AB8"/>
    <w:rsid w:val="00A17692"/>
    <w:rsid w:val="00A17D81"/>
    <w:rsid w:val="00A219DA"/>
    <w:rsid w:val="00A21C39"/>
    <w:rsid w:val="00A21FF4"/>
    <w:rsid w:val="00A23924"/>
    <w:rsid w:val="00A24526"/>
    <w:rsid w:val="00A25A13"/>
    <w:rsid w:val="00A25F41"/>
    <w:rsid w:val="00A2754D"/>
    <w:rsid w:val="00A27ABF"/>
    <w:rsid w:val="00A30CE7"/>
    <w:rsid w:val="00A30E0B"/>
    <w:rsid w:val="00A31C89"/>
    <w:rsid w:val="00A320C3"/>
    <w:rsid w:val="00A3273F"/>
    <w:rsid w:val="00A342E5"/>
    <w:rsid w:val="00A34B2E"/>
    <w:rsid w:val="00A3601F"/>
    <w:rsid w:val="00A369BF"/>
    <w:rsid w:val="00A36BB6"/>
    <w:rsid w:val="00A3702E"/>
    <w:rsid w:val="00A37143"/>
    <w:rsid w:val="00A37CD2"/>
    <w:rsid w:val="00A37F4B"/>
    <w:rsid w:val="00A400B8"/>
    <w:rsid w:val="00A40995"/>
    <w:rsid w:val="00A41B90"/>
    <w:rsid w:val="00A41F14"/>
    <w:rsid w:val="00A42081"/>
    <w:rsid w:val="00A444C3"/>
    <w:rsid w:val="00A44981"/>
    <w:rsid w:val="00A456C5"/>
    <w:rsid w:val="00A4668C"/>
    <w:rsid w:val="00A4717F"/>
    <w:rsid w:val="00A47898"/>
    <w:rsid w:val="00A50D11"/>
    <w:rsid w:val="00A50FED"/>
    <w:rsid w:val="00A519A5"/>
    <w:rsid w:val="00A51A9E"/>
    <w:rsid w:val="00A528C5"/>
    <w:rsid w:val="00A53605"/>
    <w:rsid w:val="00A541F6"/>
    <w:rsid w:val="00A5605B"/>
    <w:rsid w:val="00A569EE"/>
    <w:rsid w:val="00A57B59"/>
    <w:rsid w:val="00A6021E"/>
    <w:rsid w:val="00A609C3"/>
    <w:rsid w:val="00A60AF2"/>
    <w:rsid w:val="00A61FD0"/>
    <w:rsid w:val="00A62016"/>
    <w:rsid w:val="00A62422"/>
    <w:rsid w:val="00A62A7C"/>
    <w:rsid w:val="00A62BAB"/>
    <w:rsid w:val="00A636C6"/>
    <w:rsid w:val="00A63AA6"/>
    <w:rsid w:val="00A66609"/>
    <w:rsid w:val="00A66B95"/>
    <w:rsid w:val="00A67754"/>
    <w:rsid w:val="00A7078B"/>
    <w:rsid w:val="00A727CF"/>
    <w:rsid w:val="00A738E0"/>
    <w:rsid w:val="00A74263"/>
    <w:rsid w:val="00A744F9"/>
    <w:rsid w:val="00A754C8"/>
    <w:rsid w:val="00A75BAE"/>
    <w:rsid w:val="00A76A1C"/>
    <w:rsid w:val="00A771E3"/>
    <w:rsid w:val="00A77ACF"/>
    <w:rsid w:val="00A77CBF"/>
    <w:rsid w:val="00A80C8E"/>
    <w:rsid w:val="00A80D1A"/>
    <w:rsid w:val="00A813CF"/>
    <w:rsid w:val="00A815CA"/>
    <w:rsid w:val="00A81714"/>
    <w:rsid w:val="00A81C13"/>
    <w:rsid w:val="00A81EB2"/>
    <w:rsid w:val="00A859F7"/>
    <w:rsid w:val="00A85C4E"/>
    <w:rsid w:val="00A86291"/>
    <w:rsid w:val="00A86CCA"/>
    <w:rsid w:val="00A87BB2"/>
    <w:rsid w:val="00A910B9"/>
    <w:rsid w:val="00A915EE"/>
    <w:rsid w:val="00A91612"/>
    <w:rsid w:val="00A91A21"/>
    <w:rsid w:val="00A91DAA"/>
    <w:rsid w:val="00A93A47"/>
    <w:rsid w:val="00A93FA9"/>
    <w:rsid w:val="00A947BE"/>
    <w:rsid w:val="00A94E52"/>
    <w:rsid w:val="00A94E8F"/>
    <w:rsid w:val="00A952FC"/>
    <w:rsid w:val="00A95808"/>
    <w:rsid w:val="00A95B03"/>
    <w:rsid w:val="00A963A3"/>
    <w:rsid w:val="00A965DE"/>
    <w:rsid w:val="00A974B6"/>
    <w:rsid w:val="00A978EB"/>
    <w:rsid w:val="00AA0950"/>
    <w:rsid w:val="00AA1837"/>
    <w:rsid w:val="00AA292A"/>
    <w:rsid w:val="00AA3052"/>
    <w:rsid w:val="00AA4034"/>
    <w:rsid w:val="00AA46D5"/>
    <w:rsid w:val="00AA47C4"/>
    <w:rsid w:val="00AA61D5"/>
    <w:rsid w:val="00AA701E"/>
    <w:rsid w:val="00AA7515"/>
    <w:rsid w:val="00AA7E91"/>
    <w:rsid w:val="00AB058C"/>
    <w:rsid w:val="00AB064B"/>
    <w:rsid w:val="00AB1F0A"/>
    <w:rsid w:val="00AB33BB"/>
    <w:rsid w:val="00AB3517"/>
    <w:rsid w:val="00AB3636"/>
    <w:rsid w:val="00AB3F64"/>
    <w:rsid w:val="00AB458A"/>
    <w:rsid w:val="00AB52DF"/>
    <w:rsid w:val="00AB5FC9"/>
    <w:rsid w:val="00AB70F0"/>
    <w:rsid w:val="00AB7DC5"/>
    <w:rsid w:val="00AC0457"/>
    <w:rsid w:val="00AC1074"/>
    <w:rsid w:val="00AC1396"/>
    <w:rsid w:val="00AC1F5B"/>
    <w:rsid w:val="00AC253F"/>
    <w:rsid w:val="00AC2591"/>
    <w:rsid w:val="00AC2A65"/>
    <w:rsid w:val="00AC2CDE"/>
    <w:rsid w:val="00AC31B2"/>
    <w:rsid w:val="00AC32E4"/>
    <w:rsid w:val="00AC3B5C"/>
    <w:rsid w:val="00AC5881"/>
    <w:rsid w:val="00AC5928"/>
    <w:rsid w:val="00AC7587"/>
    <w:rsid w:val="00AD0296"/>
    <w:rsid w:val="00AD0575"/>
    <w:rsid w:val="00AD1CC7"/>
    <w:rsid w:val="00AD2495"/>
    <w:rsid w:val="00AD4B00"/>
    <w:rsid w:val="00AD53FC"/>
    <w:rsid w:val="00AD5CD2"/>
    <w:rsid w:val="00AD6A81"/>
    <w:rsid w:val="00AD7D26"/>
    <w:rsid w:val="00AD7E02"/>
    <w:rsid w:val="00AE0038"/>
    <w:rsid w:val="00AE018A"/>
    <w:rsid w:val="00AE03F4"/>
    <w:rsid w:val="00AE16BF"/>
    <w:rsid w:val="00AE19FD"/>
    <w:rsid w:val="00AE269E"/>
    <w:rsid w:val="00AE326C"/>
    <w:rsid w:val="00AE3567"/>
    <w:rsid w:val="00AE36C1"/>
    <w:rsid w:val="00AE3C4F"/>
    <w:rsid w:val="00AE4041"/>
    <w:rsid w:val="00AE4418"/>
    <w:rsid w:val="00AE4F63"/>
    <w:rsid w:val="00AE50F0"/>
    <w:rsid w:val="00AE6DD1"/>
    <w:rsid w:val="00AE701C"/>
    <w:rsid w:val="00AE7E93"/>
    <w:rsid w:val="00AF02A2"/>
    <w:rsid w:val="00AF0639"/>
    <w:rsid w:val="00AF0A7D"/>
    <w:rsid w:val="00AF23B0"/>
    <w:rsid w:val="00AF607C"/>
    <w:rsid w:val="00AF681B"/>
    <w:rsid w:val="00AF6989"/>
    <w:rsid w:val="00B0017D"/>
    <w:rsid w:val="00B005A4"/>
    <w:rsid w:val="00B00E90"/>
    <w:rsid w:val="00B0171B"/>
    <w:rsid w:val="00B020DF"/>
    <w:rsid w:val="00B02637"/>
    <w:rsid w:val="00B02B0C"/>
    <w:rsid w:val="00B03AC5"/>
    <w:rsid w:val="00B03D56"/>
    <w:rsid w:val="00B04D62"/>
    <w:rsid w:val="00B05501"/>
    <w:rsid w:val="00B07C4F"/>
    <w:rsid w:val="00B07ED0"/>
    <w:rsid w:val="00B1253A"/>
    <w:rsid w:val="00B1254F"/>
    <w:rsid w:val="00B13101"/>
    <w:rsid w:val="00B136CA"/>
    <w:rsid w:val="00B13794"/>
    <w:rsid w:val="00B14828"/>
    <w:rsid w:val="00B14A63"/>
    <w:rsid w:val="00B15E6C"/>
    <w:rsid w:val="00B161ED"/>
    <w:rsid w:val="00B169E8"/>
    <w:rsid w:val="00B209A1"/>
    <w:rsid w:val="00B21301"/>
    <w:rsid w:val="00B21E06"/>
    <w:rsid w:val="00B21E88"/>
    <w:rsid w:val="00B22637"/>
    <w:rsid w:val="00B2410C"/>
    <w:rsid w:val="00B278E0"/>
    <w:rsid w:val="00B30D94"/>
    <w:rsid w:val="00B30E1C"/>
    <w:rsid w:val="00B31079"/>
    <w:rsid w:val="00B317E9"/>
    <w:rsid w:val="00B327E5"/>
    <w:rsid w:val="00B32EF9"/>
    <w:rsid w:val="00B3357F"/>
    <w:rsid w:val="00B335FF"/>
    <w:rsid w:val="00B34800"/>
    <w:rsid w:val="00B34AB2"/>
    <w:rsid w:val="00B359EB"/>
    <w:rsid w:val="00B3602F"/>
    <w:rsid w:val="00B37637"/>
    <w:rsid w:val="00B37902"/>
    <w:rsid w:val="00B40135"/>
    <w:rsid w:val="00B40159"/>
    <w:rsid w:val="00B4030B"/>
    <w:rsid w:val="00B40E42"/>
    <w:rsid w:val="00B40FF4"/>
    <w:rsid w:val="00B41888"/>
    <w:rsid w:val="00B41EB0"/>
    <w:rsid w:val="00B42021"/>
    <w:rsid w:val="00B42F13"/>
    <w:rsid w:val="00B42F30"/>
    <w:rsid w:val="00B433AF"/>
    <w:rsid w:val="00B460D6"/>
    <w:rsid w:val="00B46343"/>
    <w:rsid w:val="00B46FCA"/>
    <w:rsid w:val="00B47542"/>
    <w:rsid w:val="00B47EA9"/>
    <w:rsid w:val="00B500EC"/>
    <w:rsid w:val="00B519EE"/>
    <w:rsid w:val="00B520CC"/>
    <w:rsid w:val="00B5383B"/>
    <w:rsid w:val="00B53E56"/>
    <w:rsid w:val="00B53EC8"/>
    <w:rsid w:val="00B54073"/>
    <w:rsid w:val="00B54413"/>
    <w:rsid w:val="00B5449D"/>
    <w:rsid w:val="00B56BB0"/>
    <w:rsid w:val="00B56F8B"/>
    <w:rsid w:val="00B57231"/>
    <w:rsid w:val="00B60098"/>
    <w:rsid w:val="00B6232D"/>
    <w:rsid w:val="00B62E90"/>
    <w:rsid w:val="00B63C19"/>
    <w:rsid w:val="00B643E9"/>
    <w:rsid w:val="00B648FC"/>
    <w:rsid w:val="00B66184"/>
    <w:rsid w:val="00B66447"/>
    <w:rsid w:val="00B66937"/>
    <w:rsid w:val="00B66B30"/>
    <w:rsid w:val="00B66F31"/>
    <w:rsid w:val="00B672B5"/>
    <w:rsid w:val="00B67A7D"/>
    <w:rsid w:val="00B7062C"/>
    <w:rsid w:val="00B713B8"/>
    <w:rsid w:val="00B71F5C"/>
    <w:rsid w:val="00B71F73"/>
    <w:rsid w:val="00B73180"/>
    <w:rsid w:val="00B751E6"/>
    <w:rsid w:val="00B75D70"/>
    <w:rsid w:val="00B76912"/>
    <w:rsid w:val="00B76B27"/>
    <w:rsid w:val="00B76D99"/>
    <w:rsid w:val="00B779A7"/>
    <w:rsid w:val="00B8030E"/>
    <w:rsid w:val="00B8044F"/>
    <w:rsid w:val="00B81C9A"/>
    <w:rsid w:val="00B82255"/>
    <w:rsid w:val="00B832AE"/>
    <w:rsid w:val="00B83736"/>
    <w:rsid w:val="00B86933"/>
    <w:rsid w:val="00B900B0"/>
    <w:rsid w:val="00B90951"/>
    <w:rsid w:val="00B90EE7"/>
    <w:rsid w:val="00B91255"/>
    <w:rsid w:val="00B91463"/>
    <w:rsid w:val="00B937D8"/>
    <w:rsid w:val="00B93F53"/>
    <w:rsid w:val="00B948DB"/>
    <w:rsid w:val="00B960F9"/>
    <w:rsid w:val="00B9689E"/>
    <w:rsid w:val="00B97261"/>
    <w:rsid w:val="00B97329"/>
    <w:rsid w:val="00BA0075"/>
    <w:rsid w:val="00BA103E"/>
    <w:rsid w:val="00BA2163"/>
    <w:rsid w:val="00BA43A2"/>
    <w:rsid w:val="00BA452D"/>
    <w:rsid w:val="00BA485E"/>
    <w:rsid w:val="00BA5C9D"/>
    <w:rsid w:val="00BA6734"/>
    <w:rsid w:val="00BA6BD1"/>
    <w:rsid w:val="00BA7020"/>
    <w:rsid w:val="00BA79A7"/>
    <w:rsid w:val="00BB0436"/>
    <w:rsid w:val="00BB11A0"/>
    <w:rsid w:val="00BB1A9A"/>
    <w:rsid w:val="00BB2959"/>
    <w:rsid w:val="00BB3891"/>
    <w:rsid w:val="00BB3AC5"/>
    <w:rsid w:val="00BB4C49"/>
    <w:rsid w:val="00BB4F2C"/>
    <w:rsid w:val="00BB5104"/>
    <w:rsid w:val="00BB5558"/>
    <w:rsid w:val="00BB68A7"/>
    <w:rsid w:val="00BB7A67"/>
    <w:rsid w:val="00BC0668"/>
    <w:rsid w:val="00BC0B7A"/>
    <w:rsid w:val="00BC1492"/>
    <w:rsid w:val="00BC1F43"/>
    <w:rsid w:val="00BC2DD7"/>
    <w:rsid w:val="00BC4211"/>
    <w:rsid w:val="00BC48ED"/>
    <w:rsid w:val="00BC4A1D"/>
    <w:rsid w:val="00BC56E8"/>
    <w:rsid w:val="00BC6783"/>
    <w:rsid w:val="00BC6B6F"/>
    <w:rsid w:val="00BC749C"/>
    <w:rsid w:val="00BD005D"/>
    <w:rsid w:val="00BD112D"/>
    <w:rsid w:val="00BD1F64"/>
    <w:rsid w:val="00BD2B26"/>
    <w:rsid w:val="00BD439B"/>
    <w:rsid w:val="00BD4CAD"/>
    <w:rsid w:val="00BD52A7"/>
    <w:rsid w:val="00BD59C3"/>
    <w:rsid w:val="00BD7D1F"/>
    <w:rsid w:val="00BE065F"/>
    <w:rsid w:val="00BE0D75"/>
    <w:rsid w:val="00BE0DCB"/>
    <w:rsid w:val="00BE139D"/>
    <w:rsid w:val="00BE190C"/>
    <w:rsid w:val="00BE1B30"/>
    <w:rsid w:val="00BE1EF1"/>
    <w:rsid w:val="00BE2A29"/>
    <w:rsid w:val="00BE2AE4"/>
    <w:rsid w:val="00BE4E86"/>
    <w:rsid w:val="00BE515A"/>
    <w:rsid w:val="00BE54C8"/>
    <w:rsid w:val="00BE57C1"/>
    <w:rsid w:val="00BE6099"/>
    <w:rsid w:val="00BE64C5"/>
    <w:rsid w:val="00BE688D"/>
    <w:rsid w:val="00BE69D9"/>
    <w:rsid w:val="00BF03BA"/>
    <w:rsid w:val="00BF0EF8"/>
    <w:rsid w:val="00BF112C"/>
    <w:rsid w:val="00BF1BEF"/>
    <w:rsid w:val="00BF2A1A"/>
    <w:rsid w:val="00BF2B88"/>
    <w:rsid w:val="00BF2CC9"/>
    <w:rsid w:val="00BF37EB"/>
    <w:rsid w:val="00BF4BF1"/>
    <w:rsid w:val="00BF57CC"/>
    <w:rsid w:val="00BF6061"/>
    <w:rsid w:val="00BF782D"/>
    <w:rsid w:val="00BF7ACD"/>
    <w:rsid w:val="00C00F93"/>
    <w:rsid w:val="00C0185C"/>
    <w:rsid w:val="00C035A1"/>
    <w:rsid w:val="00C03C1B"/>
    <w:rsid w:val="00C03D04"/>
    <w:rsid w:val="00C0435D"/>
    <w:rsid w:val="00C046FC"/>
    <w:rsid w:val="00C05722"/>
    <w:rsid w:val="00C05C5D"/>
    <w:rsid w:val="00C07C9C"/>
    <w:rsid w:val="00C111C3"/>
    <w:rsid w:val="00C117E9"/>
    <w:rsid w:val="00C12441"/>
    <w:rsid w:val="00C127D6"/>
    <w:rsid w:val="00C130E6"/>
    <w:rsid w:val="00C16ECA"/>
    <w:rsid w:val="00C16EEE"/>
    <w:rsid w:val="00C170C9"/>
    <w:rsid w:val="00C20E97"/>
    <w:rsid w:val="00C23E63"/>
    <w:rsid w:val="00C24684"/>
    <w:rsid w:val="00C24C17"/>
    <w:rsid w:val="00C2563A"/>
    <w:rsid w:val="00C2787E"/>
    <w:rsid w:val="00C27AC1"/>
    <w:rsid w:val="00C27D38"/>
    <w:rsid w:val="00C31B8B"/>
    <w:rsid w:val="00C32919"/>
    <w:rsid w:val="00C33A61"/>
    <w:rsid w:val="00C33AAE"/>
    <w:rsid w:val="00C33B4E"/>
    <w:rsid w:val="00C33D37"/>
    <w:rsid w:val="00C3401F"/>
    <w:rsid w:val="00C34A02"/>
    <w:rsid w:val="00C34FFE"/>
    <w:rsid w:val="00C3532B"/>
    <w:rsid w:val="00C35603"/>
    <w:rsid w:val="00C35832"/>
    <w:rsid w:val="00C363BD"/>
    <w:rsid w:val="00C36C5F"/>
    <w:rsid w:val="00C375C4"/>
    <w:rsid w:val="00C3776C"/>
    <w:rsid w:val="00C42296"/>
    <w:rsid w:val="00C4247D"/>
    <w:rsid w:val="00C433B5"/>
    <w:rsid w:val="00C434F7"/>
    <w:rsid w:val="00C44654"/>
    <w:rsid w:val="00C44C0E"/>
    <w:rsid w:val="00C45567"/>
    <w:rsid w:val="00C46613"/>
    <w:rsid w:val="00C46A43"/>
    <w:rsid w:val="00C47810"/>
    <w:rsid w:val="00C500D3"/>
    <w:rsid w:val="00C5037E"/>
    <w:rsid w:val="00C50699"/>
    <w:rsid w:val="00C50C28"/>
    <w:rsid w:val="00C513CF"/>
    <w:rsid w:val="00C521E6"/>
    <w:rsid w:val="00C57297"/>
    <w:rsid w:val="00C57809"/>
    <w:rsid w:val="00C57F34"/>
    <w:rsid w:val="00C61FFA"/>
    <w:rsid w:val="00C635A3"/>
    <w:rsid w:val="00C641BB"/>
    <w:rsid w:val="00C64CE5"/>
    <w:rsid w:val="00C64E3E"/>
    <w:rsid w:val="00C64E62"/>
    <w:rsid w:val="00C650D5"/>
    <w:rsid w:val="00C668D0"/>
    <w:rsid w:val="00C6729A"/>
    <w:rsid w:val="00C6737B"/>
    <w:rsid w:val="00C673DB"/>
    <w:rsid w:val="00C67D0D"/>
    <w:rsid w:val="00C701D0"/>
    <w:rsid w:val="00C70A9A"/>
    <w:rsid w:val="00C7284C"/>
    <w:rsid w:val="00C7311B"/>
    <w:rsid w:val="00C749DC"/>
    <w:rsid w:val="00C7621B"/>
    <w:rsid w:val="00C774C2"/>
    <w:rsid w:val="00C77CB2"/>
    <w:rsid w:val="00C80539"/>
    <w:rsid w:val="00C805AE"/>
    <w:rsid w:val="00C80A17"/>
    <w:rsid w:val="00C80A23"/>
    <w:rsid w:val="00C80A73"/>
    <w:rsid w:val="00C80D4E"/>
    <w:rsid w:val="00C80D51"/>
    <w:rsid w:val="00C81764"/>
    <w:rsid w:val="00C817D3"/>
    <w:rsid w:val="00C81FC6"/>
    <w:rsid w:val="00C82305"/>
    <w:rsid w:val="00C82319"/>
    <w:rsid w:val="00C83B11"/>
    <w:rsid w:val="00C83C11"/>
    <w:rsid w:val="00C8527C"/>
    <w:rsid w:val="00C854C9"/>
    <w:rsid w:val="00C85749"/>
    <w:rsid w:val="00C85986"/>
    <w:rsid w:val="00C8677F"/>
    <w:rsid w:val="00C86AD1"/>
    <w:rsid w:val="00C86D7C"/>
    <w:rsid w:val="00C870F7"/>
    <w:rsid w:val="00C874E8"/>
    <w:rsid w:val="00C878C7"/>
    <w:rsid w:val="00C90127"/>
    <w:rsid w:val="00C90591"/>
    <w:rsid w:val="00C90A83"/>
    <w:rsid w:val="00C95B1A"/>
    <w:rsid w:val="00C97F34"/>
    <w:rsid w:val="00CA101F"/>
    <w:rsid w:val="00CA197C"/>
    <w:rsid w:val="00CA1BBA"/>
    <w:rsid w:val="00CA319C"/>
    <w:rsid w:val="00CA6892"/>
    <w:rsid w:val="00CB037B"/>
    <w:rsid w:val="00CB0411"/>
    <w:rsid w:val="00CB0AE0"/>
    <w:rsid w:val="00CB0F00"/>
    <w:rsid w:val="00CB0FF4"/>
    <w:rsid w:val="00CB10C2"/>
    <w:rsid w:val="00CB1FE7"/>
    <w:rsid w:val="00CB2A14"/>
    <w:rsid w:val="00CB2C57"/>
    <w:rsid w:val="00CB3E57"/>
    <w:rsid w:val="00CB4CA0"/>
    <w:rsid w:val="00CB4E08"/>
    <w:rsid w:val="00CB511F"/>
    <w:rsid w:val="00CB58FD"/>
    <w:rsid w:val="00CB695E"/>
    <w:rsid w:val="00CB6B34"/>
    <w:rsid w:val="00CB704A"/>
    <w:rsid w:val="00CC08CA"/>
    <w:rsid w:val="00CC1A11"/>
    <w:rsid w:val="00CC2C1A"/>
    <w:rsid w:val="00CC3DCA"/>
    <w:rsid w:val="00CC4242"/>
    <w:rsid w:val="00CC44FE"/>
    <w:rsid w:val="00CC4733"/>
    <w:rsid w:val="00CC6E1B"/>
    <w:rsid w:val="00CC73C4"/>
    <w:rsid w:val="00CC7698"/>
    <w:rsid w:val="00CD058D"/>
    <w:rsid w:val="00CD0AAF"/>
    <w:rsid w:val="00CD0EB1"/>
    <w:rsid w:val="00CD120B"/>
    <w:rsid w:val="00CD25C8"/>
    <w:rsid w:val="00CD36EF"/>
    <w:rsid w:val="00CD37FC"/>
    <w:rsid w:val="00CD447A"/>
    <w:rsid w:val="00CD5104"/>
    <w:rsid w:val="00CD6523"/>
    <w:rsid w:val="00CD69AB"/>
    <w:rsid w:val="00CE0A16"/>
    <w:rsid w:val="00CE159F"/>
    <w:rsid w:val="00CE15F5"/>
    <w:rsid w:val="00CE1A76"/>
    <w:rsid w:val="00CE273C"/>
    <w:rsid w:val="00CE35DD"/>
    <w:rsid w:val="00CE3811"/>
    <w:rsid w:val="00CE4894"/>
    <w:rsid w:val="00CE5591"/>
    <w:rsid w:val="00CE5DE6"/>
    <w:rsid w:val="00CE5E0B"/>
    <w:rsid w:val="00CE5F75"/>
    <w:rsid w:val="00CE6734"/>
    <w:rsid w:val="00CE7680"/>
    <w:rsid w:val="00CE7DB1"/>
    <w:rsid w:val="00CF03D6"/>
    <w:rsid w:val="00CF0775"/>
    <w:rsid w:val="00CF0A8A"/>
    <w:rsid w:val="00CF22AD"/>
    <w:rsid w:val="00CF33C1"/>
    <w:rsid w:val="00CF38BA"/>
    <w:rsid w:val="00CF427F"/>
    <w:rsid w:val="00CF7329"/>
    <w:rsid w:val="00CF79B2"/>
    <w:rsid w:val="00CF7A67"/>
    <w:rsid w:val="00D021F2"/>
    <w:rsid w:val="00D02C5C"/>
    <w:rsid w:val="00D03262"/>
    <w:rsid w:val="00D03BDE"/>
    <w:rsid w:val="00D05E2D"/>
    <w:rsid w:val="00D068EB"/>
    <w:rsid w:val="00D07DC4"/>
    <w:rsid w:val="00D1123A"/>
    <w:rsid w:val="00D120F1"/>
    <w:rsid w:val="00D12644"/>
    <w:rsid w:val="00D13A66"/>
    <w:rsid w:val="00D14B21"/>
    <w:rsid w:val="00D14DDD"/>
    <w:rsid w:val="00D161DF"/>
    <w:rsid w:val="00D16A7F"/>
    <w:rsid w:val="00D173A4"/>
    <w:rsid w:val="00D20178"/>
    <w:rsid w:val="00D201E4"/>
    <w:rsid w:val="00D225E6"/>
    <w:rsid w:val="00D22CBC"/>
    <w:rsid w:val="00D2315C"/>
    <w:rsid w:val="00D232BE"/>
    <w:rsid w:val="00D237F7"/>
    <w:rsid w:val="00D2418D"/>
    <w:rsid w:val="00D254FD"/>
    <w:rsid w:val="00D261B9"/>
    <w:rsid w:val="00D2620E"/>
    <w:rsid w:val="00D2626C"/>
    <w:rsid w:val="00D2713A"/>
    <w:rsid w:val="00D272AA"/>
    <w:rsid w:val="00D275F2"/>
    <w:rsid w:val="00D277F9"/>
    <w:rsid w:val="00D27C2D"/>
    <w:rsid w:val="00D3027F"/>
    <w:rsid w:val="00D32648"/>
    <w:rsid w:val="00D32768"/>
    <w:rsid w:val="00D33538"/>
    <w:rsid w:val="00D335D3"/>
    <w:rsid w:val="00D339F8"/>
    <w:rsid w:val="00D33A97"/>
    <w:rsid w:val="00D33BE6"/>
    <w:rsid w:val="00D3510A"/>
    <w:rsid w:val="00D35578"/>
    <w:rsid w:val="00D35979"/>
    <w:rsid w:val="00D37F49"/>
    <w:rsid w:val="00D4047F"/>
    <w:rsid w:val="00D424D5"/>
    <w:rsid w:val="00D43201"/>
    <w:rsid w:val="00D43C8D"/>
    <w:rsid w:val="00D43F35"/>
    <w:rsid w:val="00D44A56"/>
    <w:rsid w:val="00D44B84"/>
    <w:rsid w:val="00D457D4"/>
    <w:rsid w:val="00D45D42"/>
    <w:rsid w:val="00D463E1"/>
    <w:rsid w:val="00D46479"/>
    <w:rsid w:val="00D46A83"/>
    <w:rsid w:val="00D46AE9"/>
    <w:rsid w:val="00D46C54"/>
    <w:rsid w:val="00D47981"/>
    <w:rsid w:val="00D506D8"/>
    <w:rsid w:val="00D51842"/>
    <w:rsid w:val="00D51D3B"/>
    <w:rsid w:val="00D52B8F"/>
    <w:rsid w:val="00D53331"/>
    <w:rsid w:val="00D53CC9"/>
    <w:rsid w:val="00D53CFE"/>
    <w:rsid w:val="00D541D8"/>
    <w:rsid w:val="00D54A89"/>
    <w:rsid w:val="00D54E61"/>
    <w:rsid w:val="00D54FA2"/>
    <w:rsid w:val="00D56695"/>
    <w:rsid w:val="00D57448"/>
    <w:rsid w:val="00D57B29"/>
    <w:rsid w:val="00D57D31"/>
    <w:rsid w:val="00D607E5"/>
    <w:rsid w:val="00D60830"/>
    <w:rsid w:val="00D60D33"/>
    <w:rsid w:val="00D60FDA"/>
    <w:rsid w:val="00D61982"/>
    <w:rsid w:val="00D6284E"/>
    <w:rsid w:val="00D62E76"/>
    <w:rsid w:val="00D630BC"/>
    <w:rsid w:val="00D637A3"/>
    <w:rsid w:val="00D63B9E"/>
    <w:rsid w:val="00D64F10"/>
    <w:rsid w:val="00D65BB2"/>
    <w:rsid w:val="00D65CD5"/>
    <w:rsid w:val="00D6697B"/>
    <w:rsid w:val="00D66B44"/>
    <w:rsid w:val="00D67248"/>
    <w:rsid w:val="00D67933"/>
    <w:rsid w:val="00D7026F"/>
    <w:rsid w:val="00D7056D"/>
    <w:rsid w:val="00D70807"/>
    <w:rsid w:val="00D74E2B"/>
    <w:rsid w:val="00D76669"/>
    <w:rsid w:val="00D776EE"/>
    <w:rsid w:val="00D8049D"/>
    <w:rsid w:val="00D80754"/>
    <w:rsid w:val="00D81D9C"/>
    <w:rsid w:val="00D82DD2"/>
    <w:rsid w:val="00D839F9"/>
    <w:rsid w:val="00D86361"/>
    <w:rsid w:val="00D86E51"/>
    <w:rsid w:val="00D91F65"/>
    <w:rsid w:val="00D93010"/>
    <w:rsid w:val="00D9313D"/>
    <w:rsid w:val="00D9368A"/>
    <w:rsid w:val="00D93A3E"/>
    <w:rsid w:val="00D94620"/>
    <w:rsid w:val="00D957FE"/>
    <w:rsid w:val="00D9617C"/>
    <w:rsid w:val="00D96687"/>
    <w:rsid w:val="00DA0303"/>
    <w:rsid w:val="00DA0607"/>
    <w:rsid w:val="00DA07AF"/>
    <w:rsid w:val="00DA10E5"/>
    <w:rsid w:val="00DA25C1"/>
    <w:rsid w:val="00DA271A"/>
    <w:rsid w:val="00DA2CCD"/>
    <w:rsid w:val="00DA337E"/>
    <w:rsid w:val="00DA47C2"/>
    <w:rsid w:val="00DA47E3"/>
    <w:rsid w:val="00DA491D"/>
    <w:rsid w:val="00DA4E73"/>
    <w:rsid w:val="00DA5B10"/>
    <w:rsid w:val="00DB0DF0"/>
    <w:rsid w:val="00DB3EE1"/>
    <w:rsid w:val="00DB45F0"/>
    <w:rsid w:val="00DB4DF4"/>
    <w:rsid w:val="00DB56E8"/>
    <w:rsid w:val="00DB71B7"/>
    <w:rsid w:val="00DB77DD"/>
    <w:rsid w:val="00DB7DCF"/>
    <w:rsid w:val="00DB7F26"/>
    <w:rsid w:val="00DC0C7C"/>
    <w:rsid w:val="00DC0E57"/>
    <w:rsid w:val="00DC17CA"/>
    <w:rsid w:val="00DC2981"/>
    <w:rsid w:val="00DC2AFB"/>
    <w:rsid w:val="00DC3075"/>
    <w:rsid w:val="00DC3271"/>
    <w:rsid w:val="00DC3540"/>
    <w:rsid w:val="00DC4BB3"/>
    <w:rsid w:val="00DC4DFE"/>
    <w:rsid w:val="00DC4F98"/>
    <w:rsid w:val="00DC54B9"/>
    <w:rsid w:val="00DC5B9D"/>
    <w:rsid w:val="00DC5EE0"/>
    <w:rsid w:val="00DC78E3"/>
    <w:rsid w:val="00DD035F"/>
    <w:rsid w:val="00DD0941"/>
    <w:rsid w:val="00DD13B8"/>
    <w:rsid w:val="00DD16F1"/>
    <w:rsid w:val="00DD1792"/>
    <w:rsid w:val="00DD22AC"/>
    <w:rsid w:val="00DD2BDA"/>
    <w:rsid w:val="00DD4632"/>
    <w:rsid w:val="00DD51D5"/>
    <w:rsid w:val="00DD5419"/>
    <w:rsid w:val="00DD5843"/>
    <w:rsid w:val="00DD6136"/>
    <w:rsid w:val="00DD68FF"/>
    <w:rsid w:val="00DD6F51"/>
    <w:rsid w:val="00DD7201"/>
    <w:rsid w:val="00DD7247"/>
    <w:rsid w:val="00DD77DF"/>
    <w:rsid w:val="00DD7B54"/>
    <w:rsid w:val="00DE0A22"/>
    <w:rsid w:val="00DE0FA5"/>
    <w:rsid w:val="00DE133B"/>
    <w:rsid w:val="00DE14BF"/>
    <w:rsid w:val="00DE38BA"/>
    <w:rsid w:val="00DE3E13"/>
    <w:rsid w:val="00DE4C67"/>
    <w:rsid w:val="00DE4D8C"/>
    <w:rsid w:val="00DE60BB"/>
    <w:rsid w:val="00DE780E"/>
    <w:rsid w:val="00DE7C8E"/>
    <w:rsid w:val="00DF03AA"/>
    <w:rsid w:val="00DF08FE"/>
    <w:rsid w:val="00DF0F35"/>
    <w:rsid w:val="00DF13CB"/>
    <w:rsid w:val="00DF1686"/>
    <w:rsid w:val="00DF1744"/>
    <w:rsid w:val="00DF1F6D"/>
    <w:rsid w:val="00DF452C"/>
    <w:rsid w:val="00DF66C8"/>
    <w:rsid w:val="00DF73AB"/>
    <w:rsid w:val="00E00499"/>
    <w:rsid w:val="00E015DA"/>
    <w:rsid w:val="00E01735"/>
    <w:rsid w:val="00E01C6E"/>
    <w:rsid w:val="00E026A9"/>
    <w:rsid w:val="00E02B91"/>
    <w:rsid w:val="00E035E4"/>
    <w:rsid w:val="00E048F4"/>
    <w:rsid w:val="00E05C94"/>
    <w:rsid w:val="00E06A7C"/>
    <w:rsid w:val="00E1045F"/>
    <w:rsid w:val="00E10751"/>
    <w:rsid w:val="00E11246"/>
    <w:rsid w:val="00E12629"/>
    <w:rsid w:val="00E12F02"/>
    <w:rsid w:val="00E1321F"/>
    <w:rsid w:val="00E1356B"/>
    <w:rsid w:val="00E14F6D"/>
    <w:rsid w:val="00E156BD"/>
    <w:rsid w:val="00E15702"/>
    <w:rsid w:val="00E15B91"/>
    <w:rsid w:val="00E15E2E"/>
    <w:rsid w:val="00E15EB2"/>
    <w:rsid w:val="00E17565"/>
    <w:rsid w:val="00E17AFB"/>
    <w:rsid w:val="00E205B0"/>
    <w:rsid w:val="00E20E68"/>
    <w:rsid w:val="00E21347"/>
    <w:rsid w:val="00E22195"/>
    <w:rsid w:val="00E22AF2"/>
    <w:rsid w:val="00E22EAE"/>
    <w:rsid w:val="00E23110"/>
    <w:rsid w:val="00E23148"/>
    <w:rsid w:val="00E2365E"/>
    <w:rsid w:val="00E2404B"/>
    <w:rsid w:val="00E243A0"/>
    <w:rsid w:val="00E243B0"/>
    <w:rsid w:val="00E26326"/>
    <w:rsid w:val="00E26B46"/>
    <w:rsid w:val="00E26F16"/>
    <w:rsid w:val="00E275E7"/>
    <w:rsid w:val="00E30307"/>
    <w:rsid w:val="00E30474"/>
    <w:rsid w:val="00E30751"/>
    <w:rsid w:val="00E3276E"/>
    <w:rsid w:val="00E334F6"/>
    <w:rsid w:val="00E41D4B"/>
    <w:rsid w:val="00E41D94"/>
    <w:rsid w:val="00E44142"/>
    <w:rsid w:val="00E44BA9"/>
    <w:rsid w:val="00E45113"/>
    <w:rsid w:val="00E45F78"/>
    <w:rsid w:val="00E46991"/>
    <w:rsid w:val="00E46AF9"/>
    <w:rsid w:val="00E46E71"/>
    <w:rsid w:val="00E4733D"/>
    <w:rsid w:val="00E474F7"/>
    <w:rsid w:val="00E50BC5"/>
    <w:rsid w:val="00E51287"/>
    <w:rsid w:val="00E515E8"/>
    <w:rsid w:val="00E52055"/>
    <w:rsid w:val="00E526AE"/>
    <w:rsid w:val="00E5293C"/>
    <w:rsid w:val="00E52EE4"/>
    <w:rsid w:val="00E54639"/>
    <w:rsid w:val="00E54F12"/>
    <w:rsid w:val="00E552FA"/>
    <w:rsid w:val="00E56662"/>
    <w:rsid w:val="00E5728C"/>
    <w:rsid w:val="00E5740B"/>
    <w:rsid w:val="00E5744A"/>
    <w:rsid w:val="00E575EE"/>
    <w:rsid w:val="00E57C44"/>
    <w:rsid w:val="00E61120"/>
    <w:rsid w:val="00E615B3"/>
    <w:rsid w:val="00E61D2D"/>
    <w:rsid w:val="00E61FC7"/>
    <w:rsid w:val="00E628B0"/>
    <w:rsid w:val="00E62F88"/>
    <w:rsid w:val="00E635C4"/>
    <w:rsid w:val="00E63BF7"/>
    <w:rsid w:val="00E645AA"/>
    <w:rsid w:val="00E64860"/>
    <w:rsid w:val="00E65B27"/>
    <w:rsid w:val="00E66134"/>
    <w:rsid w:val="00E66525"/>
    <w:rsid w:val="00E668BF"/>
    <w:rsid w:val="00E679A8"/>
    <w:rsid w:val="00E67E4B"/>
    <w:rsid w:val="00E7045F"/>
    <w:rsid w:val="00E70A86"/>
    <w:rsid w:val="00E717AD"/>
    <w:rsid w:val="00E74880"/>
    <w:rsid w:val="00E752A8"/>
    <w:rsid w:val="00E76CC5"/>
    <w:rsid w:val="00E775B3"/>
    <w:rsid w:val="00E77A65"/>
    <w:rsid w:val="00E80136"/>
    <w:rsid w:val="00E80443"/>
    <w:rsid w:val="00E808DF"/>
    <w:rsid w:val="00E81BD6"/>
    <w:rsid w:val="00E81FC1"/>
    <w:rsid w:val="00E83482"/>
    <w:rsid w:val="00E836AD"/>
    <w:rsid w:val="00E83EED"/>
    <w:rsid w:val="00E850AD"/>
    <w:rsid w:val="00E87466"/>
    <w:rsid w:val="00E87586"/>
    <w:rsid w:val="00E91332"/>
    <w:rsid w:val="00E915A7"/>
    <w:rsid w:val="00E92A04"/>
    <w:rsid w:val="00E92A9B"/>
    <w:rsid w:val="00E930FE"/>
    <w:rsid w:val="00E9341A"/>
    <w:rsid w:val="00E9477D"/>
    <w:rsid w:val="00E94F9A"/>
    <w:rsid w:val="00E95190"/>
    <w:rsid w:val="00E952A5"/>
    <w:rsid w:val="00E9565B"/>
    <w:rsid w:val="00E958DF"/>
    <w:rsid w:val="00E963A2"/>
    <w:rsid w:val="00E964AE"/>
    <w:rsid w:val="00E96531"/>
    <w:rsid w:val="00E974A5"/>
    <w:rsid w:val="00E97E69"/>
    <w:rsid w:val="00EA0FC0"/>
    <w:rsid w:val="00EA10D9"/>
    <w:rsid w:val="00EA2535"/>
    <w:rsid w:val="00EA2DDE"/>
    <w:rsid w:val="00EA323F"/>
    <w:rsid w:val="00EA5D42"/>
    <w:rsid w:val="00EA5EC6"/>
    <w:rsid w:val="00EA624C"/>
    <w:rsid w:val="00EA6D70"/>
    <w:rsid w:val="00EA73DB"/>
    <w:rsid w:val="00EA7756"/>
    <w:rsid w:val="00EB27C0"/>
    <w:rsid w:val="00EB3722"/>
    <w:rsid w:val="00EB4B59"/>
    <w:rsid w:val="00EB4ECF"/>
    <w:rsid w:val="00EB50BF"/>
    <w:rsid w:val="00EB53FE"/>
    <w:rsid w:val="00EB7863"/>
    <w:rsid w:val="00EB7E3C"/>
    <w:rsid w:val="00EC0DFE"/>
    <w:rsid w:val="00EC1480"/>
    <w:rsid w:val="00EC211B"/>
    <w:rsid w:val="00EC2674"/>
    <w:rsid w:val="00EC2C61"/>
    <w:rsid w:val="00EC3D9B"/>
    <w:rsid w:val="00EC498B"/>
    <w:rsid w:val="00EC4C2C"/>
    <w:rsid w:val="00EC7DFB"/>
    <w:rsid w:val="00ED04FF"/>
    <w:rsid w:val="00ED2349"/>
    <w:rsid w:val="00ED369E"/>
    <w:rsid w:val="00ED4737"/>
    <w:rsid w:val="00ED4803"/>
    <w:rsid w:val="00ED569E"/>
    <w:rsid w:val="00ED6040"/>
    <w:rsid w:val="00ED7954"/>
    <w:rsid w:val="00ED7BC0"/>
    <w:rsid w:val="00ED7DE3"/>
    <w:rsid w:val="00ED7E82"/>
    <w:rsid w:val="00EE18CD"/>
    <w:rsid w:val="00EE2534"/>
    <w:rsid w:val="00EE2D8B"/>
    <w:rsid w:val="00EE3B6F"/>
    <w:rsid w:val="00EE3C95"/>
    <w:rsid w:val="00EE409D"/>
    <w:rsid w:val="00EE51A8"/>
    <w:rsid w:val="00EE5352"/>
    <w:rsid w:val="00EE5DE5"/>
    <w:rsid w:val="00EF137C"/>
    <w:rsid w:val="00EF2C9E"/>
    <w:rsid w:val="00EF2FDD"/>
    <w:rsid w:val="00EF3D15"/>
    <w:rsid w:val="00EF3D92"/>
    <w:rsid w:val="00EF4016"/>
    <w:rsid w:val="00EF4B7D"/>
    <w:rsid w:val="00EF58D7"/>
    <w:rsid w:val="00EF6115"/>
    <w:rsid w:val="00EF6977"/>
    <w:rsid w:val="00EF7067"/>
    <w:rsid w:val="00EF759D"/>
    <w:rsid w:val="00EF76AE"/>
    <w:rsid w:val="00EF7AB7"/>
    <w:rsid w:val="00F000EA"/>
    <w:rsid w:val="00F0095F"/>
    <w:rsid w:val="00F019EA"/>
    <w:rsid w:val="00F01C42"/>
    <w:rsid w:val="00F028A5"/>
    <w:rsid w:val="00F02FCF"/>
    <w:rsid w:val="00F03B2B"/>
    <w:rsid w:val="00F04FE4"/>
    <w:rsid w:val="00F05030"/>
    <w:rsid w:val="00F0511E"/>
    <w:rsid w:val="00F05A4A"/>
    <w:rsid w:val="00F05F3F"/>
    <w:rsid w:val="00F069E2"/>
    <w:rsid w:val="00F1011E"/>
    <w:rsid w:val="00F10C3B"/>
    <w:rsid w:val="00F10F4A"/>
    <w:rsid w:val="00F11B92"/>
    <w:rsid w:val="00F11F07"/>
    <w:rsid w:val="00F1246F"/>
    <w:rsid w:val="00F13174"/>
    <w:rsid w:val="00F13816"/>
    <w:rsid w:val="00F15171"/>
    <w:rsid w:val="00F17D92"/>
    <w:rsid w:val="00F17E30"/>
    <w:rsid w:val="00F20CBF"/>
    <w:rsid w:val="00F21EBA"/>
    <w:rsid w:val="00F223E9"/>
    <w:rsid w:val="00F22843"/>
    <w:rsid w:val="00F23645"/>
    <w:rsid w:val="00F23934"/>
    <w:rsid w:val="00F24595"/>
    <w:rsid w:val="00F250C8"/>
    <w:rsid w:val="00F261DB"/>
    <w:rsid w:val="00F26405"/>
    <w:rsid w:val="00F303B4"/>
    <w:rsid w:val="00F33956"/>
    <w:rsid w:val="00F3532A"/>
    <w:rsid w:val="00F3648D"/>
    <w:rsid w:val="00F37488"/>
    <w:rsid w:val="00F40037"/>
    <w:rsid w:val="00F40A16"/>
    <w:rsid w:val="00F40B8B"/>
    <w:rsid w:val="00F4104B"/>
    <w:rsid w:val="00F414AC"/>
    <w:rsid w:val="00F418EC"/>
    <w:rsid w:val="00F42668"/>
    <w:rsid w:val="00F432AD"/>
    <w:rsid w:val="00F439AD"/>
    <w:rsid w:val="00F4444B"/>
    <w:rsid w:val="00F4476A"/>
    <w:rsid w:val="00F450DA"/>
    <w:rsid w:val="00F4544C"/>
    <w:rsid w:val="00F45BF8"/>
    <w:rsid w:val="00F46D07"/>
    <w:rsid w:val="00F50316"/>
    <w:rsid w:val="00F51BE0"/>
    <w:rsid w:val="00F52A5B"/>
    <w:rsid w:val="00F52F99"/>
    <w:rsid w:val="00F53DD9"/>
    <w:rsid w:val="00F55DFF"/>
    <w:rsid w:val="00F56F92"/>
    <w:rsid w:val="00F57256"/>
    <w:rsid w:val="00F576CB"/>
    <w:rsid w:val="00F57B17"/>
    <w:rsid w:val="00F60447"/>
    <w:rsid w:val="00F6196F"/>
    <w:rsid w:val="00F627F3"/>
    <w:rsid w:val="00F62E15"/>
    <w:rsid w:val="00F64341"/>
    <w:rsid w:val="00F643AA"/>
    <w:rsid w:val="00F65CE8"/>
    <w:rsid w:val="00F65DC4"/>
    <w:rsid w:val="00F6661D"/>
    <w:rsid w:val="00F66BAB"/>
    <w:rsid w:val="00F66DED"/>
    <w:rsid w:val="00F67545"/>
    <w:rsid w:val="00F67C4E"/>
    <w:rsid w:val="00F70477"/>
    <w:rsid w:val="00F73B71"/>
    <w:rsid w:val="00F74670"/>
    <w:rsid w:val="00F752BB"/>
    <w:rsid w:val="00F76686"/>
    <w:rsid w:val="00F803AF"/>
    <w:rsid w:val="00F82CE5"/>
    <w:rsid w:val="00F82E85"/>
    <w:rsid w:val="00F876E6"/>
    <w:rsid w:val="00F877A1"/>
    <w:rsid w:val="00F877E3"/>
    <w:rsid w:val="00F879F8"/>
    <w:rsid w:val="00F90B2F"/>
    <w:rsid w:val="00F92275"/>
    <w:rsid w:val="00F94934"/>
    <w:rsid w:val="00F94FCC"/>
    <w:rsid w:val="00F9520F"/>
    <w:rsid w:val="00F95D40"/>
    <w:rsid w:val="00F965C7"/>
    <w:rsid w:val="00F97761"/>
    <w:rsid w:val="00F97A56"/>
    <w:rsid w:val="00FA0204"/>
    <w:rsid w:val="00FA0649"/>
    <w:rsid w:val="00FA065B"/>
    <w:rsid w:val="00FA1DF2"/>
    <w:rsid w:val="00FA23E4"/>
    <w:rsid w:val="00FA266F"/>
    <w:rsid w:val="00FA3CD5"/>
    <w:rsid w:val="00FA3E54"/>
    <w:rsid w:val="00FA3F1C"/>
    <w:rsid w:val="00FA56C0"/>
    <w:rsid w:val="00FA6741"/>
    <w:rsid w:val="00FA7302"/>
    <w:rsid w:val="00FA76EB"/>
    <w:rsid w:val="00FB0590"/>
    <w:rsid w:val="00FB1F9C"/>
    <w:rsid w:val="00FB2A55"/>
    <w:rsid w:val="00FB2BFC"/>
    <w:rsid w:val="00FB2D81"/>
    <w:rsid w:val="00FB2F77"/>
    <w:rsid w:val="00FB38BE"/>
    <w:rsid w:val="00FB3E9F"/>
    <w:rsid w:val="00FB445F"/>
    <w:rsid w:val="00FB4CBA"/>
    <w:rsid w:val="00FB5AC3"/>
    <w:rsid w:val="00FB613D"/>
    <w:rsid w:val="00FB6C8D"/>
    <w:rsid w:val="00FB7731"/>
    <w:rsid w:val="00FC00E7"/>
    <w:rsid w:val="00FC1A5E"/>
    <w:rsid w:val="00FC223F"/>
    <w:rsid w:val="00FC2D26"/>
    <w:rsid w:val="00FC4DE4"/>
    <w:rsid w:val="00FC5BA1"/>
    <w:rsid w:val="00FC5C0B"/>
    <w:rsid w:val="00FC66C3"/>
    <w:rsid w:val="00FC677F"/>
    <w:rsid w:val="00FC6957"/>
    <w:rsid w:val="00FC6E87"/>
    <w:rsid w:val="00FC7F5A"/>
    <w:rsid w:val="00FD1143"/>
    <w:rsid w:val="00FD117B"/>
    <w:rsid w:val="00FD117F"/>
    <w:rsid w:val="00FD2549"/>
    <w:rsid w:val="00FD31B9"/>
    <w:rsid w:val="00FD3505"/>
    <w:rsid w:val="00FD54E5"/>
    <w:rsid w:val="00FD6296"/>
    <w:rsid w:val="00FD6D0C"/>
    <w:rsid w:val="00FD78EE"/>
    <w:rsid w:val="00FD7B02"/>
    <w:rsid w:val="00FD7C7D"/>
    <w:rsid w:val="00FD7CD6"/>
    <w:rsid w:val="00FE000B"/>
    <w:rsid w:val="00FE160D"/>
    <w:rsid w:val="00FE1630"/>
    <w:rsid w:val="00FE1DE1"/>
    <w:rsid w:val="00FE2FA6"/>
    <w:rsid w:val="00FE3AB6"/>
    <w:rsid w:val="00FE4D4A"/>
    <w:rsid w:val="00FE5611"/>
    <w:rsid w:val="00FE69D0"/>
    <w:rsid w:val="00FE6DC1"/>
    <w:rsid w:val="00FF18D1"/>
    <w:rsid w:val="00FF1B4E"/>
    <w:rsid w:val="00FF316C"/>
    <w:rsid w:val="00FF3344"/>
    <w:rsid w:val="00FF3544"/>
    <w:rsid w:val="00FF36EC"/>
    <w:rsid w:val="00FF4986"/>
    <w:rsid w:val="00FF4AD7"/>
    <w:rsid w:val="00FF6E35"/>
    <w:rsid w:val="00FF73D4"/>
    <w:rsid w:val="00FF781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66BE2FAB"/>
  <w14:defaultImageDpi w14:val="330"/>
  <w15:docId w15:val="{5E800083-CA50-46B2-8321-024C87A436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5C55"/>
    <w:rPr>
      <w:rFonts w:ascii="Times New Roman" w:eastAsia="Times New Roman" w:hAnsi="Times New Roman" w:cs="Times New Roman"/>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2A0885"/>
    <w:rPr>
      <w:color w:val="0000FF"/>
      <w:u w:val="single"/>
    </w:rPr>
  </w:style>
  <w:style w:type="paragraph" w:customStyle="1" w:styleId="EinfacherAbsatz">
    <w:name w:val="[Einfacher Absatz]"/>
    <w:basedOn w:val="Standard"/>
    <w:uiPriority w:val="99"/>
    <w:rsid w:val="003C21D5"/>
    <w:pPr>
      <w:widowControl w:val="0"/>
      <w:autoSpaceDE w:val="0"/>
      <w:autoSpaceDN w:val="0"/>
      <w:adjustRightInd w:val="0"/>
      <w:spacing w:line="288" w:lineRule="auto"/>
      <w:textAlignment w:val="center"/>
    </w:pPr>
    <w:rPr>
      <w:rFonts w:ascii="MinionPro-Regular" w:eastAsiaTheme="minorEastAsia" w:hAnsi="MinionPro-Regular" w:cs="MinionPro-Regular"/>
      <w:color w:val="000000"/>
      <w:sz w:val="24"/>
      <w:szCs w:val="24"/>
    </w:rPr>
  </w:style>
  <w:style w:type="character" w:customStyle="1" w:styleId="Flietextnormal">
    <w:name w:val="Fließtext (normal)"/>
    <w:uiPriority w:val="99"/>
    <w:rsid w:val="003C21D5"/>
    <w:rPr>
      <w:rFonts w:ascii="StoneSansLT" w:hAnsi="StoneSansLT" w:cs="StoneSansLT"/>
      <w:color w:val="009E05"/>
      <w:spacing w:val="3"/>
      <w:sz w:val="18"/>
      <w:szCs w:val="18"/>
    </w:rPr>
  </w:style>
  <w:style w:type="paragraph" w:styleId="Kopfzeile">
    <w:name w:val="header"/>
    <w:basedOn w:val="Standard"/>
    <w:link w:val="KopfzeileZchn"/>
    <w:uiPriority w:val="99"/>
    <w:unhideWhenUsed/>
    <w:rsid w:val="00D9617C"/>
    <w:pPr>
      <w:tabs>
        <w:tab w:val="center" w:pos="4536"/>
        <w:tab w:val="right" w:pos="9072"/>
      </w:tabs>
    </w:pPr>
  </w:style>
  <w:style w:type="character" w:customStyle="1" w:styleId="KopfzeileZchn">
    <w:name w:val="Kopfzeile Zchn"/>
    <w:basedOn w:val="Absatz-Standardschriftart"/>
    <w:link w:val="Kopfzeile"/>
    <w:uiPriority w:val="99"/>
    <w:rsid w:val="00D9617C"/>
    <w:rPr>
      <w:rFonts w:ascii="Times New Roman" w:eastAsia="Times New Roman" w:hAnsi="Times New Roman" w:cs="Times New Roman"/>
      <w:sz w:val="20"/>
      <w:szCs w:val="20"/>
    </w:rPr>
  </w:style>
  <w:style w:type="paragraph" w:styleId="Fuzeile">
    <w:name w:val="footer"/>
    <w:basedOn w:val="Standard"/>
    <w:link w:val="FuzeileZchn"/>
    <w:uiPriority w:val="99"/>
    <w:unhideWhenUsed/>
    <w:rsid w:val="00D9617C"/>
    <w:pPr>
      <w:tabs>
        <w:tab w:val="center" w:pos="4536"/>
        <w:tab w:val="right" w:pos="9072"/>
      </w:tabs>
    </w:pPr>
  </w:style>
  <w:style w:type="character" w:customStyle="1" w:styleId="FuzeileZchn">
    <w:name w:val="Fußzeile Zchn"/>
    <w:basedOn w:val="Absatz-Standardschriftart"/>
    <w:link w:val="Fuzeile"/>
    <w:uiPriority w:val="99"/>
    <w:rsid w:val="00D9617C"/>
    <w:rPr>
      <w:rFonts w:ascii="Times New Roman" w:eastAsia="Times New Roman" w:hAnsi="Times New Roman" w:cs="Times New Roman"/>
      <w:sz w:val="20"/>
      <w:szCs w:val="20"/>
    </w:rPr>
  </w:style>
  <w:style w:type="table" w:styleId="Tabellenraster">
    <w:name w:val="Table Grid"/>
    <w:basedOn w:val="NormaleTabelle"/>
    <w:uiPriority w:val="59"/>
    <w:rsid w:val="00AE70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706343"/>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706343"/>
    <w:rPr>
      <w:rFonts w:ascii="Lucida Grande" w:eastAsia="Times New Roman" w:hAnsi="Lucida Grande" w:cs="Times New Roman"/>
      <w:sz w:val="18"/>
      <w:szCs w:val="18"/>
    </w:rPr>
  </w:style>
  <w:style w:type="paragraph" w:customStyle="1" w:styleId="EinfAbs">
    <w:name w:val="[Einf. Abs.]"/>
    <w:basedOn w:val="Standard"/>
    <w:uiPriority w:val="99"/>
    <w:rsid w:val="0080057B"/>
    <w:pPr>
      <w:widowControl w:val="0"/>
      <w:autoSpaceDE w:val="0"/>
      <w:autoSpaceDN w:val="0"/>
      <w:adjustRightInd w:val="0"/>
      <w:spacing w:line="288" w:lineRule="auto"/>
      <w:textAlignment w:val="center"/>
    </w:pPr>
    <w:rPr>
      <w:rFonts w:ascii="MinionPro-Regular" w:eastAsiaTheme="minorEastAsia" w:hAnsi="MinionPro-Regular" w:cs="MinionPro-Regular"/>
      <w:color w:val="000000"/>
      <w:sz w:val="24"/>
      <w:szCs w:val="24"/>
    </w:rPr>
  </w:style>
  <w:style w:type="character" w:customStyle="1" w:styleId="Zeichenformat1">
    <w:name w:val="Zeichenformat 1"/>
    <w:uiPriority w:val="99"/>
    <w:rsid w:val="0080057B"/>
    <w:rPr>
      <w:rFonts w:ascii="Flama-Book" w:hAnsi="Flama-Book" w:cs="Flama-Book"/>
      <w:color w:val="000000"/>
      <w:spacing w:val="4"/>
      <w:sz w:val="20"/>
      <w:szCs w:val="20"/>
    </w:rPr>
  </w:style>
  <w:style w:type="character" w:styleId="Platzhaltertext">
    <w:name w:val="Placeholder Text"/>
    <w:basedOn w:val="Absatz-Standardschriftart"/>
    <w:uiPriority w:val="99"/>
    <w:semiHidden/>
    <w:rsid w:val="00847A11"/>
    <w:rPr>
      <w:color w:val="808080"/>
    </w:rPr>
  </w:style>
  <w:style w:type="character" w:styleId="Seitenzahl">
    <w:name w:val="page number"/>
    <w:basedOn w:val="Absatz-Standardschriftart"/>
    <w:uiPriority w:val="99"/>
    <w:semiHidden/>
    <w:unhideWhenUsed/>
    <w:rsid w:val="00847A11"/>
  </w:style>
  <w:style w:type="character" w:customStyle="1" w:styleId="Erwhnung1">
    <w:name w:val="Erwähnung1"/>
    <w:basedOn w:val="Absatz-Standardschriftart"/>
    <w:uiPriority w:val="99"/>
    <w:semiHidden/>
    <w:unhideWhenUsed/>
    <w:rsid w:val="00993791"/>
    <w:rPr>
      <w:color w:val="2B579A"/>
      <w:shd w:val="clear" w:color="auto" w:fill="E6E6E6"/>
    </w:rPr>
  </w:style>
  <w:style w:type="character" w:styleId="NichtaufgelsteErwhnung">
    <w:name w:val="Unresolved Mention"/>
    <w:basedOn w:val="Absatz-Standardschriftart"/>
    <w:uiPriority w:val="99"/>
    <w:semiHidden/>
    <w:unhideWhenUsed/>
    <w:rsid w:val="009B6C94"/>
    <w:rPr>
      <w:color w:val="605E5C"/>
      <w:shd w:val="clear" w:color="auto" w:fill="E1DFDD"/>
    </w:rPr>
  </w:style>
  <w:style w:type="character" w:styleId="BesuchterLink">
    <w:name w:val="FollowedHyperlink"/>
    <w:basedOn w:val="Absatz-Standardschriftart"/>
    <w:uiPriority w:val="99"/>
    <w:semiHidden/>
    <w:unhideWhenUsed/>
    <w:rsid w:val="006C707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9316445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fvv-net.de/en/research/projects/improving-the-efficiency-of-spark-ignition-engines/" TargetMode="External"/><Relationship Id="rId5" Type="http://schemas.openxmlformats.org/officeDocument/2006/relationships/footnotes" Target="footnotes.xml"/><Relationship Id="rId15" Type="http://schemas.openxmlformats.org/officeDocument/2006/relationships/hyperlink" Target="https://www.fvv-net.de/en" TargetMode="Externa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yperlink" Target="https://www.fvv-net.de/en/media/pres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ratutsch\AppData\Roaming\Microsoft\Templates\Pers&#246;nliche%20Vorlagen\FVV_MediaInfo_yyyy-mm-tt_DE_EN_template.dotx" TargetMode="External"/></Relationships>
</file>

<file path=word/theme/theme1.xml><?xml version="1.0" encoding="utf-8"?>
<a:theme xmlns:a="http://schemas.openxmlformats.org/drawingml/2006/main" name="FV">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69A6DA-36D3-4A6E-975A-0635EAAAEC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FVV_MediaInfo_yyyy-mm-tt_DE_EN_template.dotx</Template>
  <TotalTime>0</TotalTime>
  <Pages>4</Pages>
  <Words>1017</Words>
  <Characters>6411</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7414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Petra Tutsch</cp:lastModifiedBy>
  <cp:revision>49</cp:revision>
  <cp:lastPrinted>2019-03-01T12:35:00Z</cp:lastPrinted>
  <dcterms:created xsi:type="dcterms:W3CDTF">2019-02-26T15:04:00Z</dcterms:created>
  <dcterms:modified xsi:type="dcterms:W3CDTF">2019-03-01T12:35:00Z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c7b1c2a-f9e8-4f99-9b2c-ab826b707fdd_Enabled">
    <vt:lpwstr>True</vt:lpwstr>
  </property>
  <property fmtid="{D5CDD505-2E9C-101B-9397-08002B2CF9AE}" pid="3" name="MSIP_Label_4c7b1c2a-f9e8-4f99-9b2c-ab826b707fdd_SiteId">
    <vt:lpwstr>20d62e7b-4420-48d0-ba3f-70cadc237837</vt:lpwstr>
  </property>
  <property fmtid="{D5CDD505-2E9C-101B-9397-08002B2CF9AE}" pid="4" name="MSIP_Label_4c7b1c2a-f9e8-4f99-9b2c-ab826b707fdd_Owner">
    <vt:lpwstr>petratutsch@vdma.org</vt:lpwstr>
  </property>
  <property fmtid="{D5CDD505-2E9C-101B-9397-08002B2CF9AE}" pid="5" name="MSIP_Label_4c7b1c2a-f9e8-4f99-9b2c-ab826b707fdd_SetDate">
    <vt:lpwstr>2018-09-06T09:08:30.7400317Z</vt:lpwstr>
  </property>
  <property fmtid="{D5CDD505-2E9C-101B-9397-08002B2CF9AE}" pid="6" name="MSIP_Label_4c7b1c2a-f9e8-4f99-9b2c-ab826b707fdd_Name">
    <vt:lpwstr>Allgemein</vt:lpwstr>
  </property>
  <property fmtid="{D5CDD505-2E9C-101B-9397-08002B2CF9AE}" pid="7" name="MSIP_Label_4c7b1c2a-f9e8-4f99-9b2c-ab826b707fdd_Application">
    <vt:lpwstr>Microsoft Azure Information Protection</vt:lpwstr>
  </property>
  <property fmtid="{D5CDD505-2E9C-101B-9397-08002B2CF9AE}" pid="8" name="MSIP_Label_4c7b1c2a-f9e8-4f99-9b2c-ab826b707fdd_Extended_MSFT_Method">
    <vt:lpwstr>Automatic</vt:lpwstr>
  </property>
  <property fmtid="{D5CDD505-2E9C-101B-9397-08002B2CF9AE}" pid="9" name="Sensitivity">
    <vt:lpwstr>Allgemein</vt:lpwstr>
  </property>
</Properties>
</file>